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7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7901"/>
      </w:tblGrid>
      <w:tr w:rsidR="004146CF" w:rsidRPr="009756AD" w:rsidTr="00104A88">
        <w:trPr>
          <w:trHeight w:val="3951"/>
        </w:trPr>
        <w:tc>
          <w:tcPr>
            <w:tcW w:w="2910" w:type="dxa"/>
          </w:tcPr>
          <w:p w:rsidR="009C59EB" w:rsidRPr="009756AD" w:rsidRDefault="009C59EB" w:rsidP="00F462BE">
            <w:pPr>
              <w:pStyle w:val="Title"/>
            </w:pPr>
            <w:r w:rsidRPr="007200E1">
              <w:rPr>
                <w:noProof/>
                <w:lang w:eastAsia="en-AU"/>
              </w:rPr>
              <w:drawing>
                <wp:inline distT="0" distB="0" distL="0" distR="0" wp14:anchorId="3637EE74" wp14:editId="1AC3A518">
                  <wp:extent cx="1280160" cy="1280160"/>
                  <wp:effectExtent l="0" t="0" r="8890" b="8890"/>
                  <wp:docPr id="3" name="Picture 3" descr="A close up of a typewri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etters-old-typewriter-10210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1" w:type="dxa"/>
          </w:tcPr>
          <w:p w:rsidR="009C59EB" w:rsidRPr="009756AD" w:rsidRDefault="00A11DEC" w:rsidP="00884234">
            <w:pPr>
              <w:pStyle w:val="Title"/>
            </w:pPr>
            <w:r>
              <w:t>city planner proposal writing reflection</w:t>
            </w:r>
          </w:p>
        </w:tc>
      </w:tr>
      <w:tr w:rsidR="00A11DEC" w:rsidRPr="009756AD" w:rsidTr="00104A88">
        <w:trPr>
          <w:trHeight w:val="473"/>
        </w:trPr>
        <w:tc>
          <w:tcPr>
            <w:tcW w:w="2910" w:type="dxa"/>
            <w:shd w:val="clear" w:color="auto" w:fill="000000" w:themeFill="text1"/>
          </w:tcPr>
          <w:p w:rsidR="00A11DEC" w:rsidRPr="009756AD" w:rsidRDefault="00A11DEC" w:rsidP="00884234">
            <w:pPr>
              <w:pStyle w:val="Heading2"/>
              <w:outlineLvl w:val="1"/>
            </w:pPr>
            <w:sdt>
              <w:sdtPr>
                <w:id w:val="-1697459604"/>
                <w:placeholder>
                  <w:docPart w:val="1D0E1EB26AE64EA9919D5AFED9598014"/>
                </w:placeholder>
                <w:temporary/>
                <w:showingPlcHdr/>
                <w15:appearance w15:val="hidden"/>
              </w:sdtPr>
              <w:sdtContent>
                <w:r w:rsidRPr="009756AD">
                  <w:t>Due Date:</w:t>
                </w:r>
              </w:sdtContent>
            </w:sdt>
          </w:p>
        </w:tc>
        <w:tc>
          <w:tcPr>
            <w:tcW w:w="7901" w:type="dxa"/>
            <w:shd w:val="clear" w:color="auto" w:fill="000000" w:themeFill="text1"/>
          </w:tcPr>
          <w:p w:rsidR="00A11DEC" w:rsidRPr="009756AD" w:rsidRDefault="00A11DEC" w:rsidP="009756AD">
            <w:pPr>
              <w:pStyle w:val="Heading5"/>
              <w:outlineLvl w:val="4"/>
            </w:pPr>
            <w:sdt>
              <w:sdtPr>
                <w:alias w:val="Due date"/>
                <w:tag w:val="Due date"/>
                <w:id w:val="-555244975"/>
                <w:placeholder>
                  <w:docPart w:val="6268D370F605461BA9CC8A48F67F1732"/>
                </w:placeholder>
                <w:temporary/>
                <w:showingPlcHdr/>
                <w15:appearance w15:val="hidden"/>
              </w:sdtPr>
              <w:sdtContent>
                <w:r w:rsidRPr="009756AD">
                  <w:t>Enter the due date</w:t>
                </w:r>
              </w:sdtContent>
            </w:sdt>
          </w:p>
        </w:tc>
      </w:tr>
      <w:tr w:rsidR="00A11DEC" w:rsidRPr="009756AD" w:rsidTr="00104A88">
        <w:trPr>
          <w:trHeight w:val="460"/>
        </w:trPr>
        <w:tc>
          <w:tcPr>
            <w:tcW w:w="2910" w:type="dxa"/>
            <w:shd w:val="clear" w:color="auto" w:fill="000000" w:themeFill="text1"/>
          </w:tcPr>
          <w:p w:rsidR="00A11DEC" w:rsidRPr="009756AD" w:rsidRDefault="00A11DEC" w:rsidP="00884234">
            <w:pPr>
              <w:pStyle w:val="Heading2"/>
              <w:outlineLvl w:val="1"/>
            </w:pPr>
            <w:bookmarkStart w:id="0" w:name="_GoBack"/>
            <w:bookmarkEnd w:id="0"/>
          </w:p>
        </w:tc>
        <w:tc>
          <w:tcPr>
            <w:tcW w:w="7901" w:type="dxa"/>
            <w:shd w:val="clear" w:color="auto" w:fill="000000" w:themeFill="text1"/>
          </w:tcPr>
          <w:p w:rsidR="00A11DEC" w:rsidRPr="009756AD" w:rsidRDefault="00A11DEC" w:rsidP="009756AD">
            <w:pPr>
              <w:pStyle w:val="Heading5"/>
              <w:outlineLvl w:val="4"/>
            </w:pPr>
            <w:r>
              <w:t>Three paragraphs minimum</w:t>
            </w:r>
          </w:p>
        </w:tc>
      </w:tr>
    </w:tbl>
    <w:p w:rsidR="00B1133A" w:rsidRPr="00A11DEC" w:rsidRDefault="00104A88" w:rsidP="00A11DEC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5848350</wp:posOffset>
            </wp:positionH>
            <wp:positionV relativeFrom="paragraph">
              <wp:posOffset>400050</wp:posOffset>
            </wp:positionV>
            <wp:extent cx="914400" cy="914400"/>
            <wp:effectExtent l="0" t="0" r="0" b="0"/>
            <wp:wrapNone/>
            <wp:docPr id="8" name="Graphic 8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encil.sv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DEC" w:rsidRPr="00A11DEC">
        <w:rPr>
          <w:b/>
        </w:rPr>
        <w:t>Questions to Consider during Reflection:</w:t>
      </w:r>
    </w:p>
    <w:p w:rsidR="00A11DEC" w:rsidRDefault="00A11DEC" w:rsidP="00A11DEC">
      <w:pPr>
        <w:pStyle w:val="ListParagraph"/>
        <w:numPr>
          <w:ilvl w:val="0"/>
          <w:numId w:val="41"/>
        </w:numPr>
      </w:pPr>
      <w:r>
        <w:t>Out of the seventeen proposals, which caught your attention first and why?</w:t>
      </w:r>
    </w:p>
    <w:p w:rsidR="00A11DEC" w:rsidRDefault="00A11DEC" w:rsidP="00A11DEC">
      <w:pPr>
        <w:pStyle w:val="ListParagraph"/>
        <w:numPr>
          <w:ilvl w:val="0"/>
          <w:numId w:val="41"/>
        </w:numPr>
      </w:pPr>
      <w:r>
        <w:t xml:space="preserve">What projects, in your opinion, tend to be ‘overfunded’ </w:t>
      </w:r>
    </w:p>
    <w:p w:rsidR="00A11DEC" w:rsidRDefault="00A11DEC" w:rsidP="00A11DEC">
      <w:pPr>
        <w:pStyle w:val="ListParagraph"/>
        <w:numPr>
          <w:ilvl w:val="0"/>
          <w:numId w:val="41"/>
        </w:numPr>
      </w:pPr>
      <w:r>
        <w:t>How was your experience compromising and convincing your group members?</w:t>
      </w:r>
    </w:p>
    <w:p w:rsidR="00A11DEC" w:rsidRDefault="00A11DEC" w:rsidP="00A11DEC">
      <w:pPr>
        <w:pStyle w:val="ListParagraph"/>
        <w:numPr>
          <w:ilvl w:val="0"/>
          <w:numId w:val="41"/>
        </w:numPr>
      </w:pPr>
      <w:r>
        <w:t>What similarities and differences does this fictional community have with your true community?</w:t>
      </w:r>
    </w:p>
    <w:p w:rsidR="00A11DEC" w:rsidRDefault="00040FBF" w:rsidP="00A11DEC">
      <w:pPr>
        <w:pStyle w:val="ListParagraph"/>
        <w:numPr>
          <w:ilvl w:val="0"/>
          <w:numId w:val="41"/>
        </w:numPr>
      </w:pPr>
      <w:r>
        <w:t>What are unique solutions, aside from funding, that communities could utilize for issues of health/education/safety/and crime?</w:t>
      </w:r>
    </w:p>
    <w:p w:rsidR="00040FBF" w:rsidRDefault="00040FBF" w:rsidP="00A11DEC">
      <w:pPr>
        <w:pStyle w:val="ListParagraph"/>
        <w:numPr>
          <w:ilvl w:val="0"/>
          <w:numId w:val="41"/>
        </w:numPr>
      </w:pPr>
      <w:r>
        <w:t>What was your process for selecting priority in needs?</w:t>
      </w:r>
    </w:p>
    <w:p w:rsidR="00040FBF" w:rsidRDefault="00AD7005" w:rsidP="00A11DEC">
      <w:pPr>
        <w:pStyle w:val="ListParagraph"/>
        <w:numPr>
          <w:ilvl w:val="0"/>
          <w:numId w:val="41"/>
        </w:numPr>
      </w:pPr>
      <w:r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>
                <wp:simplePos x="0" y="0"/>
                <wp:positionH relativeFrom="margin">
                  <wp:posOffset>-914400</wp:posOffset>
                </wp:positionH>
                <wp:positionV relativeFrom="margin">
                  <wp:posOffset>6172200</wp:posOffset>
                </wp:positionV>
                <wp:extent cx="7781925" cy="2905125"/>
                <wp:effectExtent l="0" t="0" r="9525" b="9525"/>
                <wp:wrapNone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1925" cy="2905125"/>
                          <a:chOff x="-198454" y="0"/>
                          <a:chExt cx="3860404" cy="18081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-198454" y="0"/>
                            <a:ext cx="3860404" cy="270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D7005" w:rsidRDefault="00AD700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95"/>
                            <a:ext cx="3567448" cy="15554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7005" w:rsidRPr="00AD7005" w:rsidRDefault="00AD7005">
                              <w:pPr>
                                <w:rPr>
                                  <w:rFonts w:ascii="Times New Roman" w:hAnsi="Times New Roman" w:cs="Times New Roman"/>
                                  <w:caps/>
                                  <w:sz w:val="40"/>
                                  <w:szCs w:val="40"/>
                                </w:rPr>
                              </w:pPr>
                              <w:r w:rsidRPr="00AD7005">
                                <w:rPr>
                                  <w:rFonts w:ascii="Times New Roman" w:hAnsi="Times New Roman" w:cs="Times New Roman"/>
                                  <w:caps/>
                                  <w:sz w:val="40"/>
                                  <w:szCs w:val="40"/>
                                </w:rPr>
                                <w:t>Strategies to remember for paragraph writing:</w:t>
                              </w:r>
                            </w:p>
                            <w:p w:rsidR="00AD7005" w:rsidRPr="00AD7005" w:rsidRDefault="00AD7005" w:rsidP="00AD7005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AD7005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>Every paragraph begins with indent and obvious topic sentence</w:t>
                              </w:r>
                            </w:p>
                            <w:p w:rsidR="00AD7005" w:rsidRPr="00AD7005" w:rsidRDefault="00AD7005" w:rsidP="00AD7005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AD7005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>Supporting detail has variety of length and punctuation</w:t>
                              </w:r>
                            </w:p>
                            <w:p w:rsidR="00AD7005" w:rsidRPr="00AD7005" w:rsidRDefault="00AD7005" w:rsidP="00AD7005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AD7005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>Uses evidence through proposal sheet and PowerPoint notes</w:t>
                              </w:r>
                            </w:p>
                            <w:p w:rsidR="00AD7005" w:rsidRPr="00AD7005" w:rsidRDefault="00AD7005" w:rsidP="00AD7005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AD7005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>Minimum of five sentences , each</w:t>
                              </w:r>
                            </w:p>
                            <w:p w:rsidR="00AD7005" w:rsidRPr="00AD7005" w:rsidRDefault="00AD7005" w:rsidP="00AD7005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AD7005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 xml:space="preserve">Include plenty of prepositional phrases, adjectives and adverbs.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left:0;text-align:left;margin-left:-1in;margin-top:486pt;width:612.75pt;height:228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-1984" coordsize="38604,18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">
                <v:rect id="Rectangle 199" o:spid="_x0000_s1027" style="position:absolute;left:-1984;width:38603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" fillcolor="#7f7f7f [1612]" stroked="f" strokeweight="1pt">
                  <v:textbox>
                    <w:txbxContent>
                      <w:p w:rsidR="00AD7005" w:rsidRDefault="00AD700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top:2526;width:35674;height:15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:rsidR="00AD7005" w:rsidRPr="00AD7005" w:rsidRDefault="00AD7005">
                        <w:pPr>
                          <w:rPr>
                            <w:rFonts w:ascii="Times New Roman" w:hAnsi="Times New Roman" w:cs="Times New Roman"/>
                            <w:caps/>
                            <w:sz w:val="40"/>
                            <w:szCs w:val="40"/>
                          </w:rPr>
                        </w:pPr>
                        <w:r w:rsidRPr="00AD7005">
                          <w:rPr>
                            <w:rFonts w:ascii="Times New Roman" w:hAnsi="Times New Roman" w:cs="Times New Roman"/>
                            <w:caps/>
                            <w:sz w:val="40"/>
                            <w:szCs w:val="40"/>
                          </w:rPr>
                          <w:t>Strategies to remember for paragraph writing:</w:t>
                        </w:r>
                      </w:p>
                      <w:p w:rsidR="00AD7005" w:rsidRPr="00AD7005" w:rsidRDefault="00AD7005" w:rsidP="00AD7005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AD7005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Every paragraph begins with indent and obvious topic sentence</w:t>
                        </w:r>
                      </w:p>
                      <w:p w:rsidR="00AD7005" w:rsidRPr="00AD7005" w:rsidRDefault="00AD7005" w:rsidP="00AD7005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AD7005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Supporting detail has variety of length and punctuation</w:t>
                        </w:r>
                      </w:p>
                      <w:p w:rsidR="00AD7005" w:rsidRPr="00AD7005" w:rsidRDefault="00AD7005" w:rsidP="00AD7005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AD7005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Uses evidence through proposal sheet and PowerPoint notes</w:t>
                        </w:r>
                      </w:p>
                      <w:p w:rsidR="00AD7005" w:rsidRPr="00AD7005" w:rsidRDefault="00AD7005" w:rsidP="00AD7005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AD7005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Minimum of five sentences , each</w:t>
                        </w:r>
                      </w:p>
                      <w:p w:rsidR="00AD7005" w:rsidRPr="00AD7005" w:rsidRDefault="00AD7005" w:rsidP="00AD7005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AD7005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 xml:space="preserve">Include plenty of prepositional phrases, adjectives and adverbs. </w:t>
                        </w: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  <w:r w:rsidR="002527AF">
        <w:t xml:space="preserve">In the future, how will you vote in citywide elections and how will you choose fundraising </w:t>
      </w:r>
      <w:r>
        <w:t xml:space="preserve">selections. . . </w:t>
      </w:r>
    </w:p>
    <w:p w:rsidR="00AD7005" w:rsidRDefault="00AD7005" w:rsidP="00AD7005"/>
    <w:sectPr w:rsidR="00AD7005" w:rsidSect="00EB6BF2">
      <w:footerReference w:type="default" r:id="rId14"/>
      <w:pgSz w:w="12240" w:h="15840"/>
      <w:pgMar w:top="1080" w:right="1440" w:bottom="1080" w:left="144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E6D" w:rsidRDefault="002A6E6D" w:rsidP="002602A6">
      <w:r>
        <w:separator/>
      </w:r>
    </w:p>
    <w:p w:rsidR="002A6E6D" w:rsidRDefault="002A6E6D" w:rsidP="002602A6"/>
    <w:p w:rsidR="002A6E6D" w:rsidRDefault="002A6E6D"/>
    <w:p w:rsidR="002A6E6D" w:rsidRDefault="002A6E6D"/>
  </w:endnote>
  <w:endnote w:type="continuationSeparator" w:id="0">
    <w:p w:rsidR="002A6E6D" w:rsidRDefault="002A6E6D" w:rsidP="002602A6">
      <w:r>
        <w:continuationSeparator/>
      </w:r>
    </w:p>
    <w:p w:rsidR="002A6E6D" w:rsidRDefault="002A6E6D" w:rsidP="002602A6"/>
    <w:p w:rsidR="002A6E6D" w:rsidRDefault="002A6E6D"/>
    <w:p w:rsidR="002A6E6D" w:rsidRDefault="002A6E6D"/>
  </w:endnote>
  <w:endnote w:type="continuationNotice" w:id="1">
    <w:p w:rsidR="002A6E6D" w:rsidRDefault="002A6E6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70" w:rsidRPr="00D91D1F" w:rsidRDefault="002A6E6D" w:rsidP="007200E1">
    <w:pPr>
      <w:pStyle w:val="Footer"/>
      <w:jc w:val="center"/>
      <w:rPr>
        <w:rFonts w:asciiTheme="majorHAnsi" w:hAnsiTheme="majorHAnsi"/>
        <w:sz w:val="28"/>
        <w:u w:val="single"/>
      </w:rPr>
    </w:pPr>
    <w:sdt>
      <w:sdtPr>
        <w:id w:val="2135278616"/>
        <w:docPartObj>
          <w:docPartGallery w:val="Page Numbers (Bottom of Page)"/>
          <w:docPartUnique/>
        </w:docPartObj>
      </w:sdtPr>
      <w:sdtEndPr>
        <w:rPr>
          <w:rStyle w:val="Heading4Char"/>
          <w:rFonts w:asciiTheme="majorHAnsi" w:hAnsiTheme="majorHAnsi"/>
          <w:sz w:val="28"/>
        </w:rPr>
      </w:sdtEndPr>
      <w:sdtContent>
        <w:r w:rsidR="008638B0" w:rsidRPr="0007549F">
          <w:rPr>
            <w:rStyle w:val="Heading4Char"/>
          </w:rPr>
          <w:fldChar w:fldCharType="begin"/>
        </w:r>
        <w:r w:rsidR="008638B0" w:rsidRPr="0007549F">
          <w:rPr>
            <w:rStyle w:val="Heading4Char"/>
          </w:rPr>
          <w:instrText xml:space="preserve"> PAGE   \* MERGEFORMAT </w:instrText>
        </w:r>
        <w:r w:rsidR="008638B0" w:rsidRPr="0007549F">
          <w:rPr>
            <w:rStyle w:val="Heading4Char"/>
          </w:rPr>
          <w:fldChar w:fldCharType="separate"/>
        </w:r>
        <w:r w:rsidR="00B179BC">
          <w:rPr>
            <w:rStyle w:val="Heading4Char"/>
            <w:noProof/>
          </w:rPr>
          <w:t>3</w:t>
        </w:r>
        <w:r w:rsidR="008638B0" w:rsidRPr="0007549F">
          <w:rPr>
            <w:rStyle w:val="Heading4Char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E6D" w:rsidRDefault="002A6E6D" w:rsidP="002602A6">
      <w:r>
        <w:separator/>
      </w:r>
    </w:p>
    <w:p w:rsidR="002A6E6D" w:rsidRDefault="002A6E6D" w:rsidP="002602A6"/>
    <w:p w:rsidR="002A6E6D" w:rsidRDefault="002A6E6D"/>
    <w:p w:rsidR="002A6E6D" w:rsidRDefault="002A6E6D"/>
  </w:footnote>
  <w:footnote w:type="continuationSeparator" w:id="0">
    <w:p w:rsidR="002A6E6D" w:rsidRDefault="002A6E6D" w:rsidP="002602A6">
      <w:r>
        <w:continuationSeparator/>
      </w:r>
    </w:p>
    <w:p w:rsidR="002A6E6D" w:rsidRDefault="002A6E6D" w:rsidP="002602A6"/>
    <w:p w:rsidR="002A6E6D" w:rsidRDefault="002A6E6D"/>
    <w:p w:rsidR="002A6E6D" w:rsidRDefault="002A6E6D"/>
  </w:footnote>
  <w:footnote w:type="continuationNotice" w:id="1">
    <w:p w:rsidR="002A6E6D" w:rsidRDefault="002A6E6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7826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9FABF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45CE3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DCF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A9803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8CDE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ACDD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DE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7C1B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601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64A50"/>
    <w:multiLevelType w:val="hybridMultilevel"/>
    <w:tmpl w:val="239A254A"/>
    <w:lvl w:ilvl="0" w:tplc="3BFA5DE4">
      <w:start w:val="1"/>
      <w:numFmt w:val="bullet"/>
      <w:lvlText w:val="&gt;"/>
      <w:lvlJc w:val="left"/>
      <w:pPr>
        <w:ind w:left="720" w:hanging="360"/>
      </w:pPr>
      <w:rPr>
        <w:rFonts w:asciiTheme="majorHAnsi" w:hAnsiTheme="majorHAnsi" w:cs="Times New Roman" w:hint="default"/>
        <w:b w:val="0"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31CAE"/>
    <w:multiLevelType w:val="hybridMultilevel"/>
    <w:tmpl w:val="F5C62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814840"/>
    <w:multiLevelType w:val="hybridMultilevel"/>
    <w:tmpl w:val="0CD252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A110AF"/>
    <w:multiLevelType w:val="multilevel"/>
    <w:tmpl w:val="A7EA6C7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883816"/>
    <w:multiLevelType w:val="multilevel"/>
    <w:tmpl w:val="4F8E8E2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29C7354"/>
    <w:multiLevelType w:val="hybridMultilevel"/>
    <w:tmpl w:val="7EC6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35C23"/>
    <w:multiLevelType w:val="multilevel"/>
    <w:tmpl w:val="4F8E8E2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AA11CF3"/>
    <w:multiLevelType w:val="multilevel"/>
    <w:tmpl w:val="FD30D5D6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F6B44"/>
    <w:multiLevelType w:val="multilevel"/>
    <w:tmpl w:val="1F48500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F836AFD"/>
    <w:multiLevelType w:val="hybridMultilevel"/>
    <w:tmpl w:val="6B2606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0E169A3"/>
    <w:multiLevelType w:val="multilevel"/>
    <w:tmpl w:val="A7EA6C7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66A2FAC"/>
    <w:multiLevelType w:val="multilevel"/>
    <w:tmpl w:val="CA220B82"/>
    <w:lvl w:ilvl="0">
      <w:start w:val="1"/>
      <w:numFmt w:val="decimal"/>
      <w:pStyle w:val="WikiItem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none"/>
      </w:rPr>
    </w:lvl>
    <w:lvl w:ilvl="1">
      <w:start w:val="1"/>
      <w:numFmt w:val="none"/>
      <w:pStyle w:val="WikiEntry1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bullet"/>
      <w:lvlText w:val="&gt;"/>
      <w:lvlJc w:val="left"/>
      <w:pPr>
        <w:ind w:left="1080" w:hanging="360"/>
      </w:pPr>
      <w:rPr>
        <w:rFonts w:asciiTheme="majorHAnsi" w:hAnsiTheme="majorHAnsi" w:cs="Times New Roman" w:hint="default"/>
        <w:b/>
        <w:i w:val="0"/>
        <w:sz w:val="24"/>
      </w:rPr>
    </w:lvl>
    <w:lvl w:ilvl="3">
      <w:start w:val="1"/>
      <w:numFmt w:val="bullet"/>
      <w:lvlText w:val="&gt;"/>
      <w:lvlJc w:val="left"/>
      <w:pPr>
        <w:ind w:left="1440" w:hanging="360"/>
      </w:pPr>
      <w:rPr>
        <w:rFonts w:asciiTheme="majorHAnsi" w:hAnsiTheme="majorHAnsi" w:cs="Times New Roman" w:hint="default"/>
        <w:b/>
        <w:i w:val="0"/>
        <w:sz w:val="24"/>
      </w:rPr>
    </w:lvl>
    <w:lvl w:ilvl="4">
      <w:start w:val="1"/>
      <w:numFmt w:val="bullet"/>
      <w:lvlText w:val="&gt;"/>
      <w:lvlJc w:val="left"/>
      <w:pPr>
        <w:ind w:left="1800" w:hanging="360"/>
      </w:pPr>
      <w:rPr>
        <w:rFonts w:asciiTheme="majorHAnsi" w:hAnsiTheme="majorHAnsi" w:hint="default"/>
        <w:b/>
        <w:i w:val="0"/>
        <w:sz w:val="24"/>
      </w:rPr>
    </w:lvl>
    <w:lvl w:ilvl="5">
      <w:start w:val="1"/>
      <w:numFmt w:val="bullet"/>
      <w:lvlText w:val="&gt;"/>
      <w:lvlJc w:val="left"/>
      <w:pPr>
        <w:ind w:left="2160" w:hanging="360"/>
      </w:pPr>
      <w:rPr>
        <w:rFonts w:asciiTheme="majorHAnsi" w:hAnsiTheme="majorHAnsi" w:hint="default"/>
        <w:b/>
        <w:i w:val="0"/>
        <w:sz w:val="24"/>
      </w:rPr>
    </w:lvl>
    <w:lvl w:ilvl="6">
      <w:start w:val="1"/>
      <w:numFmt w:val="bullet"/>
      <w:lvlText w:val="&gt;"/>
      <w:lvlJc w:val="left"/>
      <w:pPr>
        <w:ind w:left="2520" w:hanging="360"/>
      </w:pPr>
      <w:rPr>
        <w:rFonts w:asciiTheme="majorHAnsi" w:hAnsiTheme="majorHAnsi" w:hint="default"/>
        <w:b/>
        <w:i w:val="0"/>
        <w:sz w:val="24"/>
      </w:rPr>
    </w:lvl>
    <w:lvl w:ilvl="7">
      <w:start w:val="1"/>
      <w:numFmt w:val="bullet"/>
      <w:lvlText w:val="&gt;"/>
      <w:lvlJc w:val="left"/>
      <w:pPr>
        <w:ind w:left="2880" w:hanging="360"/>
      </w:pPr>
      <w:rPr>
        <w:rFonts w:asciiTheme="majorHAnsi" w:hAnsiTheme="majorHAnsi" w:hint="default"/>
        <w:b/>
        <w:i w:val="0"/>
        <w:sz w:val="24"/>
      </w:rPr>
    </w:lvl>
    <w:lvl w:ilvl="8">
      <w:start w:val="1"/>
      <w:numFmt w:val="bullet"/>
      <w:lvlText w:val="&gt;"/>
      <w:lvlJc w:val="left"/>
      <w:pPr>
        <w:ind w:left="3240" w:hanging="360"/>
      </w:pPr>
      <w:rPr>
        <w:rFonts w:asciiTheme="majorHAnsi" w:hAnsiTheme="majorHAnsi" w:hint="default"/>
        <w:b/>
        <w:i w:val="0"/>
        <w:sz w:val="24"/>
      </w:rPr>
    </w:lvl>
  </w:abstractNum>
  <w:abstractNum w:abstractNumId="22" w15:restartNumberingAfterBreak="0">
    <w:nsid w:val="371E4696"/>
    <w:multiLevelType w:val="hybridMultilevel"/>
    <w:tmpl w:val="D64A5602"/>
    <w:lvl w:ilvl="0" w:tplc="4AC6DDF0">
      <w:start w:val="8"/>
      <w:numFmt w:val="bullet"/>
      <w:lvlText w:val="&gt;"/>
      <w:lvlJc w:val="left"/>
      <w:pPr>
        <w:ind w:left="720" w:hanging="360"/>
      </w:pPr>
      <w:rPr>
        <w:rFonts w:ascii="Verdana" w:hAnsi="Verdana" w:cstheme="minorBidi" w:hint="default"/>
        <w:b/>
        <w:i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5B592A"/>
    <w:multiLevelType w:val="hybridMultilevel"/>
    <w:tmpl w:val="E1982D2A"/>
    <w:lvl w:ilvl="0" w:tplc="18F49392">
      <w:start w:val="5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27980"/>
    <w:multiLevelType w:val="hybridMultilevel"/>
    <w:tmpl w:val="4476C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3A8204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941D5C"/>
    <w:multiLevelType w:val="hybridMultilevel"/>
    <w:tmpl w:val="987A03DA"/>
    <w:lvl w:ilvl="0" w:tplc="0B4E1322">
      <w:start w:val="1"/>
      <w:numFmt w:val="decimal"/>
      <w:pStyle w:val="ListNumb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5B62F4"/>
    <w:multiLevelType w:val="hybridMultilevel"/>
    <w:tmpl w:val="2C424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525D5"/>
    <w:multiLevelType w:val="hybridMultilevel"/>
    <w:tmpl w:val="44B0A556"/>
    <w:lvl w:ilvl="0" w:tplc="FA5C31EA">
      <w:start w:val="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3448E"/>
    <w:multiLevelType w:val="hybridMultilevel"/>
    <w:tmpl w:val="2CEA6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54427"/>
    <w:multiLevelType w:val="hybridMultilevel"/>
    <w:tmpl w:val="2182DC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9054E1"/>
    <w:multiLevelType w:val="hybridMultilevel"/>
    <w:tmpl w:val="11B00ED4"/>
    <w:lvl w:ilvl="0" w:tplc="784A41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B426B"/>
    <w:multiLevelType w:val="multilevel"/>
    <w:tmpl w:val="649C125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0AA36DD"/>
    <w:multiLevelType w:val="hybridMultilevel"/>
    <w:tmpl w:val="1A021A9C"/>
    <w:lvl w:ilvl="0" w:tplc="491C44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0538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E45890"/>
    <w:multiLevelType w:val="hybridMultilevel"/>
    <w:tmpl w:val="717C0910"/>
    <w:lvl w:ilvl="0" w:tplc="3BFA5DE4">
      <w:start w:val="1"/>
      <w:numFmt w:val="bullet"/>
      <w:lvlText w:val="&gt;"/>
      <w:lvlJc w:val="left"/>
      <w:pPr>
        <w:ind w:left="1080" w:hanging="360"/>
      </w:pPr>
      <w:rPr>
        <w:rFonts w:asciiTheme="majorHAnsi" w:hAnsiTheme="majorHAnsi" w:cs="Times New Roman" w:hint="default"/>
        <w:b w:val="0"/>
        <w:i w:val="0"/>
        <w:color w:val="auto"/>
        <w:sz w:val="24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1403F1"/>
    <w:multiLevelType w:val="multilevel"/>
    <w:tmpl w:val="0CD252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E144EF4"/>
    <w:multiLevelType w:val="multilevel"/>
    <w:tmpl w:val="237245D4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bullet"/>
      <w:lvlText w:val="&gt;"/>
      <w:lvlJc w:val="left"/>
      <w:pPr>
        <w:ind w:left="1080" w:hanging="360"/>
      </w:pPr>
      <w:rPr>
        <w:rFonts w:ascii="Verdana" w:hAnsi="Verdana" w:hint="default"/>
        <w:b w:val="0"/>
        <w:i w:val="0"/>
        <w:sz w:val="22"/>
      </w:rPr>
    </w:lvl>
    <w:lvl w:ilvl="3">
      <w:start w:val="1"/>
      <w:numFmt w:val="bullet"/>
      <w:lvlText w:val="&gt;"/>
      <w:lvlJc w:val="left"/>
      <w:pPr>
        <w:ind w:left="1440" w:hanging="360"/>
      </w:pPr>
      <w:rPr>
        <w:rFonts w:ascii="Verdana" w:hAnsi="Verdana" w:hint="default"/>
      </w:rPr>
    </w:lvl>
    <w:lvl w:ilvl="4">
      <w:start w:val="1"/>
      <w:numFmt w:val="bullet"/>
      <w:lvlText w:val="&gt;"/>
      <w:lvlJc w:val="left"/>
      <w:pPr>
        <w:ind w:left="1800" w:hanging="360"/>
      </w:pPr>
      <w:rPr>
        <w:rFonts w:ascii="Verdana" w:hAnsi="Verdana" w:hint="default"/>
      </w:rPr>
    </w:lvl>
    <w:lvl w:ilvl="5">
      <w:start w:val="1"/>
      <w:numFmt w:val="bullet"/>
      <w:lvlText w:val="&gt;"/>
      <w:lvlJc w:val="left"/>
      <w:pPr>
        <w:ind w:left="2160" w:hanging="360"/>
      </w:pPr>
      <w:rPr>
        <w:rFonts w:ascii="Verdana" w:hAnsi="Verdana" w:hint="default"/>
      </w:rPr>
    </w:lvl>
    <w:lvl w:ilvl="6">
      <w:start w:val="1"/>
      <w:numFmt w:val="bullet"/>
      <w:lvlText w:val="&gt;"/>
      <w:lvlJc w:val="left"/>
      <w:pPr>
        <w:ind w:left="2520" w:hanging="360"/>
      </w:pPr>
      <w:rPr>
        <w:rFonts w:ascii="Verdana" w:hAnsi="Verdana" w:hint="default"/>
      </w:rPr>
    </w:lvl>
    <w:lvl w:ilvl="7">
      <w:start w:val="1"/>
      <w:numFmt w:val="bullet"/>
      <w:lvlText w:val="&gt;"/>
      <w:lvlJc w:val="left"/>
      <w:pPr>
        <w:ind w:left="2880" w:hanging="360"/>
      </w:pPr>
      <w:rPr>
        <w:rFonts w:ascii="Verdana" w:hAnsi="Verdana" w:hint="default"/>
      </w:rPr>
    </w:lvl>
    <w:lvl w:ilvl="8">
      <w:start w:val="1"/>
      <w:numFmt w:val="bullet"/>
      <w:lvlText w:val="&gt;"/>
      <w:lvlJc w:val="left"/>
      <w:pPr>
        <w:ind w:left="3240" w:hanging="360"/>
      </w:pPr>
      <w:rPr>
        <w:rFonts w:ascii="Verdana" w:hAnsi="Verdana" w:hint="default"/>
      </w:rPr>
    </w:lvl>
  </w:abstractNum>
  <w:abstractNum w:abstractNumId="36" w15:restartNumberingAfterBreak="0">
    <w:nsid w:val="76AD2C6D"/>
    <w:multiLevelType w:val="hybridMultilevel"/>
    <w:tmpl w:val="4B3A3CBA"/>
    <w:lvl w:ilvl="0" w:tplc="E00A765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D679E"/>
    <w:multiLevelType w:val="multilevel"/>
    <w:tmpl w:val="4F8E8E2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u w:val="words"/>
      </w:rPr>
    </w:lvl>
    <w:lvl w:ilvl="1">
      <w:start w:val="1"/>
      <w:numFmt w:val="none"/>
      <w:lvlText w:val="&gt;"/>
      <w:lvlJc w:val="left"/>
      <w:pPr>
        <w:ind w:left="72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ajorHAnsi" w:hAnsiTheme="majorHAnsi" w:hint="default"/>
        <w:b/>
        <w:i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A6958AF"/>
    <w:multiLevelType w:val="hybridMultilevel"/>
    <w:tmpl w:val="E7A89A4E"/>
    <w:lvl w:ilvl="0" w:tplc="E812BD34">
      <w:start w:val="1"/>
      <w:numFmt w:val="bullet"/>
      <w:lvlText w:val="&gt;"/>
      <w:lvlJc w:val="left"/>
      <w:pPr>
        <w:ind w:left="720" w:hanging="360"/>
      </w:pPr>
      <w:rPr>
        <w:rFonts w:ascii="Verdana" w:hAnsi="Verdana" w:hint="default"/>
        <w:b/>
        <w:i w:val="0"/>
        <w:color w:val="FFFFFF" w:themeColor="background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452B6"/>
    <w:multiLevelType w:val="hybridMultilevel"/>
    <w:tmpl w:val="B46C0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26"/>
  </w:num>
  <w:num w:numId="4">
    <w:abstractNumId w:val="14"/>
  </w:num>
  <w:num w:numId="5">
    <w:abstractNumId w:val="1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1"/>
  </w:num>
  <w:num w:numId="20">
    <w:abstractNumId w:val="21"/>
  </w:num>
  <w:num w:numId="21">
    <w:abstractNumId w:val="27"/>
  </w:num>
  <w:num w:numId="22">
    <w:abstractNumId w:val="37"/>
  </w:num>
  <w:num w:numId="23">
    <w:abstractNumId w:val="16"/>
  </w:num>
  <w:num w:numId="24">
    <w:abstractNumId w:val="22"/>
  </w:num>
  <w:num w:numId="25">
    <w:abstractNumId w:val="38"/>
  </w:num>
  <w:num w:numId="26">
    <w:abstractNumId w:val="20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35"/>
  </w:num>
  <w:num w:numId="30">
    <w:abstractNumId w:val="10"/>
  </w:num>
  <w:num w:numId="31">
    <w:abstractNumId w:val="36"/>
  </w:num>
  <w:num w:numId="32">
    <w:abstractNumId w:val="33"/>
  </w:num>
  <w:num w:numId="33">
    <w:abstractNumId w:val="28"/>
  </w:num>
  <w:num w:numId="34">
    <w:abstractNumId w:val="15"/>
  </w:num>
  <w:num w:numId="35">
    <w:abstractNumId w:val="12"/>
  </w:num>
  <w:num w:numId="36">
    <w:abstractNumId w:val="34"/>
  </w:num>
  <w:num w:numId="37">
    <w:abstractNumId w:val="24"/>
  </w:num>
  <w:num w:numId="38">
    <w:abstractNumId w:val="25"/>
  </w:num>
  <w:num w:numId="39">
    <w:abstractNumId w:val="29"/>
  </w:num>
  <w:num w:numId="40">
    <w:abstractNumId w:val="17"/>
  </w:num>
  <w:num w:numId="41">
    <w:abstractNumId w:val="19"/>
  </w:num>
  <w:num w:numId="42">
    <w:abstractNumId w:val="39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EC"/>
    <w:rsid w:val="00004B20"/>
    <w:rsid w:val="00005AED"/>
    <w:rsid w:val="00016FD9"/>
    <w:rsid w:val="00027F1B"/>
    <w:rsid w:val="000323EE"/>
    <w:rsid w:val="000351EB"/>
    <w:rsid w:val="000401A2"/>
    <w:rsid w:val="00040FBF"/>
    <w:rsid w:val="00061198"/>
    <w:rsid w:val="00062FF0"/>
    <w:rsid w:val="000675BE"/>
    <w:rsid w:val="0007430B"/>
    <w:rsid w:val="0007549F"/>
    <w:rsid w:val="0007592B"/>
    <w:rsid w:val="00096750"/>
    <w:rsid w:val="000A3022"/>
    <w:rsid w:val="000A3AC6"/>
    <w:rsid w:val="000D5A58"/>
    <w:rsid w:val="000E149A"/>
    <w:rsid w:val="000F3A87"/>
    <w:rsid w:val="000F45B1"/>
    <w:rsid w:val="00102BAD"/>
    <w:rsid w:val="00104A88"/>
    <w:rsid w:val="0012114E"/>
    <w:rsid w:val="001257BA"/>
    <w:rsid w:val="00153EAC"/>
    <w:rsid w:val="00154431"/>
    <w:rsid w:val="001567CC"/>
    <w:rsid w:val="001809AA"/>
    <w:rsid w:val="00182F38"/>
    <w:rsid w:val="001867BC"/>
    <w:rsid w:val="0019029D"/>
    <w:rsid w:val="001902D3"/>
    <w:rsid w:val="001A221C"/>
    <w:rsid w:val="001B5A0E"/>
    <w:rsid w:val="001C5646"/>
    <w:rsid w:val="001C6943"/>
    <w:rsid w:val="001E5C84"/>
    <w:rsid w:val="00234190"/>
    <w:rsid w:val="002527AF"/>
    <w:rsid w:val="00253AE6"/>
    <w:rsid w:val="00255FB5"/>
    <w:rsid w:val="00256B1D"/>
    <w:rsid w:val="002602A6"/>
    <w:rsid w:val="00261481"/>
    <w:rsid w:val="002A6E6D"/>
    <w:rsid w:val="002A78F8"/>
    <w:rsid w:val="002C0AAD"/>
    <w:rsid w:val="002C476C"/>
    <w:rsid w:val="002C5507"/>
    <w:rsid w:val="00312E14"/>
    <w:rsid w:val="00314444"/>
    <w:rsid w:val="003336E4"/>
    <w:rsid w:val="003539A9"/>
    <w:rsid w:val="00363680"/>
    <w:rsid w:val="00391ABD"/>
    <w:rsid w:val="003967BB"/>
    <w:rsid w:val="003B054B"/>
    <w:rsid w:val="003C0B1B"/>
    <w:rsid w:val="003E394D"/>
    <w:rsid w:val="004010D1"/>
    <w:rsid w:val="00410E2B"/>
    <w:rsid w:val="004146CF"/>
    <w:rsid w:val="00415547"/>
    <w:rsid w:val="0042189F"/>
    <w:rsid w:val="004340EA"/>
    <w:rsid w:val="004526D7"/>
    <w:rsid w:val="0045538D"/>
    <w:rsid w:val="0049126D"/>
    <w:rsid w:val="00496B7C"/>
    <w:rsid w:val="004A7EA3"/>
    <w:rsid w:val="004F455F"/>
    <w:rsid w:val="004F7727"/>
    <w:rsid w:val="00505665"/>
    <w:rsid w:val="005A560B"/>
    <w:rsid w:val="005B14BE"/>
    <w:rsid w:val="005B57C1"/>
    <w:rsid w:val="005C02EC"/>
    <w:rsid w:val="005F3FDB"/>
    <w:rsid w:val="00600DF4"/>
    <w:rsid w:val="0063425A"/>
    <w:rsid w:val="00635484"/>
    <w:rsid w:val="00636002"/>
    <w:rsid w:val="0063699B"/>
    <w:rsid w:val="00642E72"/>
    <w:rsid w:val="00643F7D"/>
    <w:rsid w:val="006B3089"/>
    <w:rsid w:val="006E57A7"/>
    <w:rsid w:val="006F6801"/>
    <w:rsid w:val="00704735"/>
    <w:rsid w:val="00714571"/>
    <w:rsid w:val="007200E1"/>
    <w:rsid w:val="007B1225"/>
    <w:rsid w:val="007C2076"/>
    <w:rsid w:val="007F427C"/>
    <w:rsid w:val="00803A7E"/>
    <w:rsid w:val="008047D7"/>
    <w:rsid w:val="00806AFB"/>
    <w:rsid w:val="008168C8"/>
    <w:rsid w:val="008223EA"/>
    <w:rsid w:val="00832DA9"/>
    <w:rsid w:val="00834BCB"/>
    <w:rsid w:val="00835F33"/>
    <w:rsid w:val="008426F6"/>
    <w:rsid w:val="008457F0"/>
    <w:rsid w:val="00847D5C"/>
    <w:rsid w:val="00853849"/>
    <w:rsid w:val="008545EE"/>
    <w:rsid w:val="00856F65"/>
    <w:rsid w:val="008638B0"/>
    <w:rsid w:val="008653EA"/>
    <w:rsid w:val="00876407"/>
    <w:rsid w:val="00884234"/>
    <w:rsid w:val="00885BD5"/>
    <w:rsid w:val="00891A49"/>
    <w:rsid w:val="008A3FB6"/>
    <w:rsid w:val="008B4BAA"/>
    <w:rsid w:val="008E3B87"/>
    <w:rsid w:val="008F15B0"/>
    <w:rsid w:val="008F17FD"/>
    <w:rsid w:val="008F5CD7"/>
    <w:rsid w:val="009067AA"/>
    <w:rsid w:val="00931245"/>
    <w:rsid w:val="00937DCA"/>
    <w:rsid w:val="009545C1"/>
    <w:rsid w:val="00960B09"/>
    <w:rsid w:val="00971B98"/>
    <w:rsid w:val="00975076"/>
    <w:rsid w:val="009756AD"/>
    <w:rsid w:val="0098068B"/>
    <w:rsid w:val="00993556"/>
    <w:rsid w:val="009A5F26"/>
    <w:rsid w:val="009C59BB"/>
    <w:rsid w:val="009C59EB"/>
    <w:rsid w:val="009C5CBB"/>
    <w:rsid w:val="009C6E6A"/>
    <w:rsid w:val="009D26DD"/>
    <w:rsid w:val="009D49BF"/>
    <w:rsid w:val="00A10826"/>
    <w:rsid w:val="00A11DEC"/>
    <w:rsid w:val="00A1715F"/>
    <w:rsid w:val="00A30307"/>
    <w:rsid w:val="00A34FEC"/>
    <w:rsid w:val="00A84AF0"/>
    <w:rsid w:val="00A86F63"/>
    <w:rsid w:val="00A86F70"/>
    <w:rsid w:val="00AB3245"/>
    <w:rsid w:val="00AB646B"/>
    <w:rsid w:val="00AD1E23"/>
    <w:rsid w:val="00AD6D69"/>
    <w:rsid w:val="00AD7005"/>
    <w:rsid w:val="00AF2B79"/>
    <w:rsid w:val="00B07F65"/>
    <w:rsid w:val="00B1133A"/>
    <w:rsid w:val="00B179BC"/>
    <w:rsid w:val="00B30AE3"/>
    <w:rsid w:val="00B65B2B"/>
    <w:rsid w:val="00B867DE"/>
    <w:rsid w:val="00B86FEE"/>
    <w:rsid w:val="00B93C89"/>
    <w:rsid w:val="00BC15A7"/>
    <w:rsid w:val="00BC1988"/>
    <w:rsid w:val="00BD13D8"/>
    <w:rsid w:val="00BE2139"/>
    <w:rsid w:val="00BF1273"/>
    <w:rsid w:val="00C266B7"/>
    <w:rsid w:val="00C43C78"/>
    <w:rsid w:val="00C4665B"/>
    <w:rsid w:val="00C75D68"/>
    <w:rsid w:val="00CB102F"/>
    <w:rsid w:val="00CC27E9"/>
    <w:rsid w:val="00CD01CC"/>
    <w:rsid w:val="00CD40D6"/>
    <w:rsid w:val="00CE7B67"/>
    <w:rsid w:val="00D00ABC"/>
    <w:rsid w:val="00D21330"/>
    <w:rsid w:val="00D45030"/>
    <w:rsid w:val="00D60E3C"/>
    <w:rsid w:val="00D82997"/>
    <w:rsid w:val="00D8605F"/>
    <w:rsid w:val="00D91D1F"/>
    <w:rsid w:val="00D91E60"/>
    <w:rsid w:val="00DB2F5C"/>
    <w:rsid w:val="00DB66DE"/>
    <w:rsid w:val="00DC2B77"/>
    <w:rsid w:val="00DC6D18"/>
    <w:rsid w:val="00DD0228"/>
    <w:rsid w:val="00DE79B4"/>
    <w:rsid w:val="00DF70B1"/>
    <w:rsid w:val="00E31842"/>
    <w:rsid w:val="00E436CD"/>
    <w:rsid w:val="00E70F24"/>
    <w:rsid w:val="00E957AC"/>
    <w:rsid w:val="00EB5403"/>
    <w:rsid w:val="00EB6BF2"/>
    <w:rsid w:val="00ED3D76"/>
    <w:rsid w:val="00ED44C1"/>
    <w:rsid w:val="00EE0538"/>
    <w:rsid w:val="00EE0DF5"/>
    <w:rsid w:val="00EF4389"/>
    <w:rsid w:val="00EF4BE1"/>
    <w:rsid w:val="00F12922"/>
    <w:rsid w:val="00F23379"/>
    <w:rsid w:val="00F3069F"/>
    <w:rsid w:val="00F462BE"/>
    <w:rsid w:val="00F657C3"/>
    <w:rsid w:val="00F87713"/>
    <w:rsid w:val="00F9608F"/>
    <w:rsid w:val="00FB5E54"/>
    <w:rsid w:val="00FF18C3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5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/>
    <w:lsdException w:name="index 2" w:semiHidden="1" w:unhideWhenUsed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 w:qFormat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6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C78"/>
    <w:pPr>
      <w:spacing w:before="240" w:line="240" w:lineRule="auto"/>
    </w:pPr>
    <w:rPr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3"/>
    <w:qFormat/>
    <w:rsid w:val="00C4665B"/>
    <w:pPr>
      <w:keepNext/>
      <w:keepLines/>
      <w:spacing w:after="0"/>
      <w:outlineLvl w:val="0"/>
    </w:pPr>
    <w:rPr>
      <w:rFonts w:asciiTheme="majorHAnsi" w:eastAsiaTheme="majorEastAsia" w:hAnsiTheme="majorHAnsi" w:cstheme="majorBidi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4"/>
    <w:qFormat/>
    <w:rsid w:val="00B07F65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b/>
      <w:color w:val="FFFFFF" w:themeColor="background1"/>
      <w:sz w:val="32"/>
      <w:szCs w:val="32"/>
      <w:u w:val="single"/>
    </w:rPr>
  </w:style>
  <w:style w:type="paragraph" w:styleId="Heading3">
    <w:name w:val="heading 3"/>
    <w:next w:val="Normal"/>
    <w:link w:val="Heading3Char"/>
    <w:uiPriority w:val="5"/>
    <w:qFormat/>
    <w:rsid w:val="00391ABD"/>
    <w:pPr>
      <w:spacing w:before="240" w:after="60" w:line="240" w:lineRule="auto"/>
      <w:outlineLvl w:val="2"/>
    </w:pPr>
    <w:rPr>
      <w:rFonts w:asciiTheme="majorHAnsi" w:hAnsiTheme="majorHAnsi"/>
      <w:b/>
      <w:color w:val="000000" w:themeColor="text1"/>
      <w:sz w:val="28"/>
      <w:u w:val="single"/>
    </w:rPr>
  </w:style>
  <w:style w:type="paragraph" w:styleId="Heading4">
    <w:name w:val="heading 4"/>
    <w:next w:val="Normal"/>
    <w:link w:val="Heading4Char"/>
    <w:uiPriority w:val="6"/>
    <w:qFormat/>
    <w:rsid w:val="0049126D"/>
    <w:pPr>
      <w:spacing w:before="120" w:line="240" w:lineRule="auto"/>
      <w:outlineLvl w:val="3"/>
    </w:pPr>
    <w:rPr>
      <w:rFonts w:asciiTheme="majorHAnsi" w:hAnsiTheme="majorHAnsi"/>
      <w:color w:val="000000" w:themeColor="text1"/>
      <w:sz w:val="28"/>
    </w:rPr>
  </w:style>
  <w:style w:type="paragraph" w:styleId="Heading5">
    <w:name w:val="heading 5"/>
    <w:basedOn w:val="Normal"/>
    <w:next w:val="Normal"/>
    <w:link w:val="Heading5Char"/>
    <w:uiPriority w:val="7"/>
    <w:qFormat/>
    <w:rsid w:val="00F462BE"/>
    <w:pPr>
      <w:spacing w:before="40" w:after="120"/>
      <w:outlineLvl w:val="4"/>
    </w:pPr>
    <w:rPr>
      <w:color w:val="FFFFFF" w:themeColor="background1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1257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1306A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1257B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1306A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1257B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1306A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1257B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1306A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"/>
    <w:qFormat/>
    <w:rsid w:val="00F462BE"/>
    <w:pPr>
      <w:spacing w:after="360" w:line="204" w:lineRule="auto"/>
      <w:contextualSpacing/>
    </w:pPr>
    <w:rPr>
      <w:rFonts w:asciiTheme="majorHAnsi" w:eastAsiaTheme="majorEastAsia" w:hAnsiTheme="majorHAnsi" w:cstheme="majorBidi"/>
      <w:smallCaps/>
      <w:color w:val="212745" w:themeColor="text2"/>
      <w:spacing w:val="-15"/>
      <w:sz w:val="104"/>
      <w:szCs w:val="72"/>
    </w:rPr>
  </w:style>
  <w:style w:type="character" w:customStyle="1" w:styleId="TitleChar">
    <w:name w:val="Title Char"/>
    <w:basedOn w:val="DefaultParagraphFont"/>
    <w:link w:val="Title"/>
    <w:uiPriority w:val="1"/>
    <w:rsid w:val="004A7EA3"/>
    <w:rPr>
      <w:rFonts w:asciiTheme="majorHAnsi" w:eastAsiaTheme="majorEastAsia" w:hAnsiTheme="majorHAnsi" w:cstheme="majorBidi"/>
      <w:smallCaps/>
      <w:color w:val="212745" w:themeColor="text2"/>
      <w:spacing w:val="-15"/>
      <w:sz w:val="104"/>
      <w:szCs w:val="72"/>
    </w:rPr>
  </w:style>
  <w:style w:type="character" w:customStyle="1" w:styleId="Heading1Char">
    <w:name w:val="Heading 1 Char"/>
    <w:basedOn w:val="DefaultParagraphFont"/>
    <w:link w:val="Heading1"/>
    <w:uiPriority w:val="3"/>
    <w:rsid w:val="00C4665B"/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4"/>
    <w:rsid w:val="00B07F65"/>
    <w:rPr>
      <w:rFonts w:asciiTheme="majorHAnsi" w:eastAsiaTheme="majorEastAsia" w:hAnsiTheme="majorHAnsi" w:cstheme="majorBidi"/>
      <w:b/>
      <w:color w:val="FFFFFF" w:themeColor="background1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5"/>
    <w:rsid w:val="00391ABD"/>
    <w:rPr>
      <w:rFonts w:asciiTheme="majorHAnsi" w:hAnsiTheme="majorHAnsi"/>
      <w:b/>
      <w:color w:val="000000" w:themeColor="text1"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6"/>
    <w:rsid w:val="0049126D"/>
    <w:rPr>
      <w:rFonts w:asciiTheme="majorHAnsi" w:hAnsiTheme="majorHAnsi"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7"/>
    <w:rsid w:val="00F462BE"/>
    <w:rPr>
      <w:color w:val="FFFFFF" w:themeColor="background1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7F65"/>
    <w:rPr>
      <w:rFonts w:asciiTheme="majorHAnsi" w:eastAsiaTheme="majorEastAsia" w:hAnsiTheme="majorHAnsi" w:cstheme="majorBidi"/>
      <w:i/>
      <w:iCs/>
      <w:caps/>
      <w:color w:val="21306A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7F65"/>
    <w:rPr>
      <w:rFonts w:asciiTheme="majorHAnsi" w:eastAsiaTheme="majorEastAsia" w:hAnsiTheme="majorHAnsi" w:cstheme="majorBidi"/>
      <w:b/>
      <w:bCs/>
      <w:color w:val="21306A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7F65"/>
    <w:rPr>
      <w:rFonts w:asciiTheme="majorHAnsi" w:eastAsiaTheme="majorEastAsia" w:hAnsiTheme="majorHAnsi" w:cstheme="majorBidi"/>
      <w:b/>
      <w:bCs/>
      <w:i/>
      <w:iCs/>
      <w:color w:val="21306A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7F65"/>
    <w:rPr>
      <w:rFonts w:asciiTheme="majorHAnsi" w:eastAsiaTheme="majorEastAsia" w:hAnsiTheme="majorHAnsi" w:cstheme="majorBidi"/>
      <w:i/>
      <w:iCs/>
      <w:color w:val="21306A" w:themeColor="accent1" w:themeShade="80"/>
    </w:rPr>
  </w:style>
  <w:style w:type="paragraph" w:styleId="Caption">
    <w:name w:val="caption"/>
    <w:basedOn w:val="Normal"/>
    <w:next w:val="Normal"/>
    <w:uiPriority w:val="35"/>
    <w:semiHidden/>
    <w:qFormat/>
    <w:rsid w:val="001257BA"/>
    <w:rPr>
      <w:b/>
      <w:bCs/>
      <w:smallCaps/>
      <w:color w:val="212745" w:themeColor="text2"/>
    </w:rPr>
  </w:style>
  <w:style w:type="paragraph" w:styleId="Subtitle">
    <w:name w:val="Subtitle"/>
    <w:basedOn w:val="Normal"/>
    <w:next w:val="Normal"/>
    <w:link w:val="SubtitleChar"/>
    <w:uiPriority w:val="16"/>
    <w:semiHidden/>
    <w:rsid w:val="001257BA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E67C8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6"/>
    <w:semiHidden/>
    <w:rsid w:val="00B07F65"/>
    <w:rPr>
      <w:rFonts w:asciiTheme="majorHAnsi" w:eastAsiaTheme="majorEastAsia" w:hAnsiTheme="majorHAnsi" w:cstheme="majorBidi"/>
      <w:color w:val="4E67C8" w:themeColor="accent1"/>
      <w:sz w:val="28"/>
      <w:szCs w:val="28"/>
    </w:rPr>
  </w:style>
  <w:style w:type="character" w:styleId="Strong">
    <w:name w:val="Strong"/>
    <w:basedOn w:val="DefaultParagraphFont"/>
    <w:uiPriority w:val="22"/>
    <w:semiHidden/>
    <w:rsid w:val="001257BA"/>
    <w:rPr>
      <w:b/>
      <w:bCs/>
    </w:rPr>
  </w:style>
  <w:style w:type="character" w:styleId="Emphasis">
    <w:name w:val="Emphasis"/>
    <w:basedOn w:val="DefaultParagraphFont"/>
    <w:uiPriority w:val="20"/>
    <w:semiHidden/>
    <w:rsid w:val="001257BA"/>
    <w:rPr>
      <w:i/>
      <w:iCs/>
    </w:rPr>
  </w:style>
  <w:style w:type="paragraph" w:styleId="NoSpacing">
    <w:name w:val="No Spacing"/>
    <w:uiPriority w:val="1"/>
    <w:semiHidden/>
    <w:rsid w:val="001257B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rsid w:val="001257BA"/>
    <w:pPr>
      <w:spacing w:before="120" w:after="120"/>
      <w:ind w:left="720"/>
    </w:pPr>
    <w:rPr>
      <w:color w:val="212745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B07F65"/>
    <w:rPr>
      <w:color w:val="212745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1257BA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212745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B07F65"/>
    <w:rPr>
      <w:rFonts w:asciiTheme="majorHAnsi" w:eastAsiaTheme="majorEastAsia" w:hAnsiTheme="majorHAnsi" w:cstheme="majorBidi"/>
      <w:color w:val="212745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semiHidden/>
    <w:rsid w:val="001257B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semiHidden/>
    <w:rsid w:val="001257B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semiHidden/>
    <w:rsid w:val="001257B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semiHidden/>
    <w:rsid w:val="001257BA"/>
    <w:rPr>
      <w:b/>
      <w:bCs/>
      <w:smallCaps/>
      <w:color w:val="212745" w:themeColor="text2"/>
      <w:u w:val="single"/>
    </w:rPr>
  </w:style>
  <w:style w:type="character" w:styleId="BookTitle">
    <w:name w:val="Book Title"/>
    <w:basedOn w:val="DefaultParagraphFont"/>
    <w:uiPriority w:val="33"/>
    <w:semiHidden/>
    <w:rsid w:val="001257BA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qFormat/>
    <w:rsid w:val="001257BA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1257BA"/>
    <w:rPr>
      <w:color w:val="808080"/>
    </w:rPr>
  </w:style>
  <w:style w:type="table" w:styleId="TableGrid">
    <w:name w:val="Table Grid"/>
    <w:basedOn w:val="TableNormal"/>
    <w:uiPriority w:val="39"/>
    <w:rsid w:val="002C5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">
    <w:name w:val="Grid Table 5 Dark"/>
    <w:basedOn w:val="TableNormal"/>
    <w:uiPriority w:val="50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0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67C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67C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67C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67C8" w:themeFill="accent1"/>
      </w:tcPr>
    </w:tblStylePr>
    <w:tblStylePr w:type="band1Vert">
      <w:tblPr/>
      <w:tcPr>
        <w:shd w:val="clear" w:color="auto" w:fill="B8C1E9" w:themeFill="accent1" w:themeFillTint="66"/>
      </w:tcPr>
    </w:tblStylePr>
    <w:tblStylePr w:type="band1Horz">
      <w:tblPr/>
      <w:tcPr>
        <w:shd w:val="clear" w:color="auto" w:fill="B8C1E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ECCF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ECCF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ECCF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ECCF3" w:themeFill="accent2"/>
      </w:tcPr>
    </w:tblStylePr>
    <w:tblStylePr w:type="band1Vert">
      <w:tblPr/>
      <w:tcPr>
        <w:shd w:val="clear" w:color="auto" w:fill="BEEAFA" w:themeFill="accent2" w:themeFillTint="66"/>
      </w:tcPr>
    </w:tblStylePr>
    <w:tblStylePr w:type="band1Horz">
      <w:tblPr/>
      <w:tcPr>
        <w:shd w:val="clear" w:color="auto" w:fill="BEEAFA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AD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EA5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EA5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7EA5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7EA52" w:themeFill="accent3"/>
      </w:tcPr>
    </w:tblStylePr>
    <w:tblStylePr w:type="band1Vert">
      <w:tblPr/>
      <w:tcPr>
        <w:shd w:val="clear" w:color="auto" w:fill="DBF6B9" w:themeFill="accent3" w:themeFillTint="66"/>
      </w:tcPr>
    </w:tblStylePr>
    <w:tblStylePr w:type="band1Horz">
      <w:tblPr/>
      <w:tcPr>
        <w:shd w:val="clear" w:color="auto" w:fill="DBF6B9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D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21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21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802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8021" w:themeFill="accent5"/>
      </w:tcPr>
    </w:tblStylePr>
    <w:tblStylePr w:type="band1Vert">
      <w:tblPr/>
      <w:tcPr>
        <w:shd w:val="clear" w:color="auto" w:fill="FFCCA6" w:themeFill="accent5" w:themeFillTint="66"/>
      </w:tcPr>
    </w:tblStylePr>
    <w:tblStylePr w:type="band1Horz">
      <w:tblPr/>
      <w:tcPr>
        <w:shd w:val="clear" w:color="auto" w:fill="FFCCA6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8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1412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1412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1412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14124" w:themeFill="accent6"/>
      </w:tcPr>
    </w:tblStylePr>
    <w:tblStylePr w:type="band1Vert">
      <w:tblPr/>
      <w:tcPr>
        <w:shd w:val="clear" w:color="auto" w:fill="F9B2A7" w:themeFill="accent6" w:themeFillTint="66"/>
      </w:tcPr>
    </w:tblStylePr>
    <w:tblStylePr w:type="band1Horz">
      <w:tblPr/>
      <w:tcPr>
        <w:shd w:val="clear" w:color="auto" w:fill="F9B2A7" w:themeFill="accent6" w:themeFillTint="66"/>
      </w:tcPr>
    </w:tblStylePr>
  </w:style>
  <w:style w:type="table" w:styleId="GridTable1Light">
    <w:name w:val="Grid Table 1 Light"/>
    <w:basedOn w:val="TableNormal"/>
    <w:uiPriority w:val="46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9"/>
    <w:rsid w:val="002C550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alendar1">
    <w:name w:val="Calendar 1"/>
    <w:basedOn w:val="TableNormal"/>
    <w:uiPriority w:val="99"/>
    <w:qFormat/>
    <w:rsid w:val="0049126D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9"/>
    <w:qFormat/>
    <w:rsid w:val="004A7EA3"/>
    <w:pPr>
      <w:spacing w:after="360"/>
      <w:ind w:left="720"/>
      <w:contextualSpacing/>
    </w:pPr>
    <w:rPr>
      <w:rFonts w:eastAsiaTheme="minorHAnsi"/>
    </w:rPr>
  </w:style>
  <w:style w:type="character" w:styleId="Hyperlink">
    <w:name w:val="Hyperlink"/>
    <w:basedOn w:val="DefaultParagraphFont"/>
    <w:uiPriority w:val="99"/>
    <w:rsid w:val="002A78F8"/>
    <w:rPr>
      <w:color w:val="236B58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8F15B0"/>
    <w:pPr>
      <w:tabs>
        <w:tab w:val="center" w:pos="4680"/>
        <w:tab w:val="right" w:pos="9360"/>
      </w:tabs>
      <w:spacing w:after="0"/>
      <w:jc w:val="center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7F65"/>
    <w:rPr>
      <w:color w:val="000000" w:themeColor="text1"/>
    </w:rPr>
  </w:style>
  <w:style w:type="paragraph" w:styleId="Footer">
    <w:name w:val="footer"/>
    <w:basedOn w:val="Normal"/>
    <w:link w:val="FooterChar"/>
    <w:uiPriority w:val="99"/>
    <w:semiHidden/>
    <w:qFormat/>
    <w:rsid w:val="008F17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7F65"/>
    <w:rPr>
      <w:color w:val="000000" w:themeColor="text1"/>
    </w:rPr>
  </w:style>
  <w:style w:type="table" w:styleId="GridTable3-Accent6">
    <w:name w:val="Grid Table 3 Accent 6"/>
    <w:basedOn w:val="TableNormal"/>
    <w:uiPriority w:val="48"/>
    <w:rsid w:val="00B30AE3"/>
    <w:pPr>
      <w:spacing w:after="0" w:line="240" w:lineRule="auto"/>
    </w:pPr>
    <w:tblPr>
      <w:tblStyleRowBandSize w:val="1"/>
      <w:tblStyleColBandSize w:val="1"/>
      <w:tblBorders>
        <w:top w:val="single" w:sz="4" w:space="0" w:color="F68C7B" w:themeColor="accent6" w:themeTint="99"/>
        <w:left w:val="single" w:sz="4" w:space="0" w:color="F68C7B" w:themeColor="accent6" w:themeTint="99"/>
        <w:bottom w:val="single" w:sz="4" w:space="0" w:color="F68C7B" w:themeColor="accent6" w:themeTint="99"/>
        <w:right w:val="single" w:sz="4" w:space="0" w:color="F68C7B" w:themeColor="accent6" w:themeTint="99"/>
        <w:insideH w:val="single" w:sz="4" w:space="0" w:color="F68C7B" w:themeColor="accent6" w:themeTint="99"/>
        <w:insideV w:val="single" w:sz="4" w:space="0" w:color="F68C7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8D3" w:themeFill="accent6" w:themeFillTint="33"/>
      </w:tcPr>
    </w:tblStylePr>
    <w:tblStylePr w:type="band1Horz">
      <w:tblPr/>
      <w:tcPr>
        <w:shd w:val="clear" w:color="auto" w:fill="FCD8D3" w:themeFill="accent6" w:themeFillTint="33"/>
      </w:tcPr>
    </w:tblStylePr>
    <w:tblStylePr w:type="neCell">
      <w:tblPr/>
      <w:tcPr>
        <w:tcBorders>
          <w:bottom w:val="single" w:sz="4" w:space="0" w:color="F68C7B" w:themeColor="accent6" w:themeTint="99"/>
        </w:tcBorders>
      </w:tcPr>
    </w:tblStylePr>
    <w:tblStylePr w:type="nwCell">
      <w:tblPr/>
      <w:tcPr>
        <w:tcBorders>
          <w:bottom w:val="single" w:sz="4" w:space="0" w:color="F68C7B" w:themeColor="accent6" w:themeTint="99"/>
        </w:tcBorders>
      </w:tcPr>
    </w:tblStylePr>
    <w:tblStylePr w:type="seCell">
      <w:tblPr/>
      <w:tcPr>
        <w:tcBorders>
          <w:top w:val="single" w:sz="4" w:space="0" w:color="F68C7B" w:themeColor="accent6" w:themeTint="99"/>
        </w:tcBorders>
      </w:tcPr>
    </w:tblStylePr>
    <w:tblStylePr w:type="swCell">
      <w:tblPr/>
      <w:tcPr>
        <w:tcBorders>
          <w:top w:val="single" w:sz="4" w:space="0" w:color="F68C7B" w:themeColor="accent6" w:themeTint="99"/>
        </w:tcBorders>
      </w:tcPr>
    </w:tblStylePr>
  </w:style>
  <w:style w:type="paragraph" w:styleId="List2">
    <w:name w:val="List 2"/>
    <w:basedOn w:val="Normal"/>
    <w:uiPriority w:val="99"/>
    <w:semiHidden/>
    <w:rsid w:val="00D60E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rsid w:val="00D60E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rsid w:val="00D60E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rsid w:val="00D60E3C"/>
    <w:pPr>
      <w:ind w:left="1800" w:hanging="360"/>
      <w:contextualSpacing/>
    </w:pPr>
  </w:style>
  <w:style w:type="paragraph" w:styleId="List">
    <w:name w:val="List"/>
    <w:basedOn w:val="Normal"/>
    <w:uiPriority w:val="99"/>
    <w:semiHidden/>
    <w:rsid w:val="00D60E3C"/>
    <w:pPr>
      <w:ind w:left="360" w:hanging="36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rsid w:val="00D60E3C"/>
    <w:pPr>
      <w:spacing w:after="0"/>
      <w:ind w:left="440" w:hanging="220"/>
    </w:pPr>
  </w:style>
  <w:style w:type="paragraph" w:customStyle="1" w:styleId="WikiItem">
    <w:name w:val="Wiki Item"/>
    <w:basedOn w:val="Normal"/>
    <w:next w:val="WikiEntry1"/>
    <w:uiPriority w:val="10"/>
    <w:qFormat/>
    <w:rsid w:val="00B07F65"/>
    <w:pPr>
      <w:numPr>
        <w:numId w:val="20"/>
      </w:numPr>
    </w:pPr>
    <w:rPr>
      <w:rFonts w:asciiTheme="majorHAnsi" w:eastAsiaTheme="minorHAnsi" w:hAnsiTheme="maj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rsid w:val="00AD6D69"/>
    <w:rPr>
      <w:color w:val="205774" w:themeColor="followedHyperlink"/>
      <w:u w:val="single"/>
    </w:rPr>
  </w:style>
  <w:style w:type="paragraph" w:customStyle="1" w:styleId="TableText">
    <w:name w:val="Table Text"/>
    <w:basedOn w:val="Normal"/>
    <w:autoRedefine/>
    <w:uiPriority w:val="8"/>
    <w:qFormat/>
    <w:rsid w:val="000323EE"/>
    <w:pPr>
      <w:spacing w:before="20" w:after="20"/>
    </w:pPr>
  </w:style>
  <w:style w:type="paragraph" w:customStyle="1" w:styleId="WikiEntry1">
    <w:name w:val="Wiki Entry 1"/>
    <w:next w:val="WikiEntry2"/>
    <w:link w:val="WikiEntry1Char"/>
    <w:uiPriority w:val="11"/>
    <w:qFormat/>
    <w:rsid w:val="009067AA"/>
    <w:pPr>
      <w:numPr>
        <w:ilvl w:val="1"/>
        <w:numId w:val="20"/>
      </w:numPr>
    </w:pPr>
    <w:rPr>
      <w:rFonts w:eastAsiaTheme="minorHAnsi"/>
      <w:color w:val="0B769D" w:themeColor="accent2" w:themeShade="80"/>
    </w:rPr>
  </w:style>
  <w:style w:type="paragraph" w:customStyle="1" w:styleId="WikiEntry2">
    <w:name w:val="Wiki Entry 2"/>
    <w:basedOn w:val="WikiEntry1"/>
    <w:next w:val="WikiEntry3"/>
    <w:link w:val="WikiEntry2Char"/>
    <w:uiPriority w:val="12"/>
    <w:qFormat/>
    <w:rsid w:val="009067AA"/>
    <w:rPr>
      <w:color w:val="C2260C" w:themeColor="accent6" w:themeShade="BF"/>
    </w:rPr>
  </w:style>
  <w:style w:type="character" w:customStyle="1" w:styleId="WikiEntry1Char">
    <w:name w:val="Wiki Entry 1 Char"/>
    <w:basedOn w:val="DefaultParagraphFont"/>
    <w:link w:val="WikiEntry1"/>
    <w:uiPriority w:val="11"/>
    <w:rsid w:val="009067AA"/>
    <w:rPr>
      <w:rFonts w:eastAsiaTheme="minorHAnsi"/>
      <w:color w:val="0B769D" w:themeColor="accent2" w:themeShade="80"/>
    </w:rPr>
  </w:style>
  <w:style w:type="paragraph" w:customStyle="1" w:styleId="WikiEntry3">
    <w:name w:val="Wiki Entry 3"/>
    <w:basedOn w:val="WikiEntry1"/>
    <w:next w:val="WikiEntry1"/>
    <w:link w:val="WikiEntry3Char"/>
    <w:uiPriority w:val="13"/>
    <w:qFormat/>
    <w:rsid w:val="009067AA"/>
    <w:rPr>
      <w:color w:val="23735D" w:themeColor="accent4" w:themeShade="80"/>
    </w:rPr>
  </w:style>
  <w:style w:type="character" w:customStyle="1" w:styleId="WikiEntry2Char">
    <w:name w:val="Wiki Entry 2 Char"/>
    <w:basedOn w:val="DefaultParagraphFont"/>
    <w:link w:val="WikiEntry2"/>
    <w:uiPriority w:val="12"/>
    <w:rsid w:val="009067AA"/>
    <w:rPr>
      <w:rFonts w:eastAsiaTheme="minorHAnsi"/>
      <w:color w:val="C2260C" w:themeColor="accent6" w:themeShade="BF"/>
    </w:rPr>
  </w:style>
  <w:style w:type="character" w:customStyle="1" w:styleId="WikiEntry3Char">
    <w:name w:val="Wiki Entry 3 Char"/>
    <w:basedOn w:val="DefaultParagraphFont"/>
    <w:link w:val="WikiEntry3"/>
    <w:uiPriority w:val="13"/>
    <w:rsid w:val="009067AA"/>
    <w:rPr>
      <w:rFonts w:eastAsiaTheme="minorHAnsi"/>
      <w:color w:val="23735D" w:themeColor="accent4" w:themeShade="80"/>
    </w:rPr>
  </w:style>
  <w:style w:type="paragraph" w:customStyle="1" w:styleId="WikiEntry4">
    <w:name w:val="Wiki Entry 4"/>
    <w:basedOn w:val="Normal"/>
    <w:next w:val="Normal"/>
    <w:link w:val="WikiEntry4Char"/>
    <w:uiPriority w:val="14"/>
    <w:qFormat/>
    <w:rsid w:val="009067AA"/>
    <w:pPr>
      <w:spacing w:before="0"/>
      <w:ind w:left="720" w:hanging="360"/>
    </w:pPr>
    <w:rPr>
      <w:rFonts w:eastAsiaTheme="minorHAnsi"/>
      <w:color w:val="D75C00" w:themeColor="accent5" w:themeShade="BF"/>
    </w:rPr>
  </w:style>
  <w:style w:type="character" w:customStyle="1" w:styleId="WikiEntry4Char">
    <w:name w:val="Wiki Entry 4 Char"/>
    <w:basedOn w:val="DefaultParagraphFont"/>
    <w:link w:val="WikiEntry4"/>
    <w:uiPriority w:val="14"/>
    <w:rsid w:val="0063425A"/>
    <w:rPr>
      <w:rFonts w:eastAsiaTheme="minorHAnsi"/>
      <w:color w:val="D75C00" w:themeColor="accent5" w:themeShade="BF"/>
    </w:rPr>
  </w:style>
  <w:style w:type="character" w:customStyle="1" w:styleId="UnresolvedMention1">
    <w:name w:val="Unresolved Mention1"/>
    <w:basedOn w:val="DefaultParagraphFont"/>
    <w:uiPriority w:val="99"/>
    <w:semiHidden/>
    <w:rsid w:val="00E70F24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rsid w:val="0063699B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F65"/>
    <w:rPr>
      <w:rFonts w:ascii="Times New Roman" w:hAnsi="Times New Roman" w:cs="Times New Roman"/>
      <w:color w:val="000000" w:themeColor="text1"/>
      <w:sz w:val="18"/>
      <w:szCs w:val="18"/>
    </w:rPr>
  </w:style>
  <w:style w:type="paragraph" w:styleId="ListBullet">
    <w:name w:val="List Bullet"/>
    <w:basedOn w:val="Normal"/>
    <w:uiPriority w:val="99"/>
    <w:rsid w:val="007200E1"/>
    <w:pPr>
      <w:numPr>
        <w:numId w:val="40"/>
      </w:numPr>
      <w:spacing w:after="0"/>
      <w:contextualSpacing/>
    </w:pPr>
  </w:style>
  <w:style w:type="paragraph" w:styleId="ListBullet2">
    <w:name w:val="List Bullet 2"/>
    <w:basedOn w:val="ListParagraph"/>
    <w:uiPriority w:val="99"/>
    <w:rsid w:val="007200E1"/>
    <w:pPr>
      <w:numPr>
        <w:ilvl w:val="1"/>
        <w:numId w:val="37"/>
      </w:numPr>
      <w:spacing w:before="0" w:after="0"/>
    </w:pPr>
  </w:style>
  <w:style w:type="paragraph" w:styleId="ListNumber">
    <w:name w:val="List Number"/>
    <w:basedOn w:val="ListParagraph"/>
    <w:uiPriority w:val="99"/>
    <w:rsid w:val="007200E1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pr14693\AppData\Roaming\Microsoft\Templates\Group%20writing%20projec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0E1EB26AE64EA9919D5AFED9598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D79EC-C97B-499A-9713-DF83CF428F0A}"/>
      </w:docPartPr>
      <w:docPartBody>
        <w:p w:rsidR="00000000" w:rsidRDefault="00C126E4" w:rsidP="00C126E4">
          <w:pPr>
            <w:pStyle w:val="1D0E1EB26AE64EA9919D5AFED9598014"/>
          </w:pPr>
          <w:r w:rsidRPr="009756AD">
            <w:t>Due Date:</w:t>
          </w:r>
        </w:p>
      </w:docPartBody>
    </w:docPart>
    <w:docPart>
      <w:docPartPr>
        <w:name w:val="6268D370F605461BA9CC8A48F67F1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39A0C-660C-4793-A05C-9663F8507A4F}"/>
      </w:docPartPr>
      <w:docPartBody>
        <w:p w:rsidR="00000000" w:rsidRDefault="00C126E4" w:rsidP="00C126E4">
          <w:pPr>
            <w:pStyle w:val="6268D370F605461BA9CC8A48F67F1732"/>
          </w:pPr>
          <w:r w:rsidRPr="009756AD">
            <w:t>Enter the due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6E4"/>
    <w:rsid w:val="001D0A06"/>
    <w:rsid w:val="00C1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4584B30F0F4D3B888A1907A4EF9C8D">
    <w:name w:val="334584B30F0F4D3B888A1907A4EF9C8D"/>
  </w:style>
  <w:style w:type="paragraph" w:customStyle="1" w:styleId="76216DC0BE994A428105E4CA451AE957">
    <w:name w:val="76216DC0BE994A428105E4CA451AE957"/>
  </w:style>
  <w:style w:type="paragraph" w:customStyle="1" w:styleId="1212EEF08E6D40FBB1C0A0AEE9FE0832">
    <w:name w:val="1212EEF08E6D40FBB1C0A0AEE9FE0832"/>
  </w:style>
  <w:style w:type="paragraph" w:customStyle="1" w:styleId="238621DA80E546F2BA2B676ABF83C2B7">
    <w:name w:val="238621DA80E546F2BA2B676ABF83C2B7"/>
  </w:style>
  <w:style w:type="paragraph" w:customStyle="1" w:styleId="578F62768D6843079006739ECCBE5BD1">
    <w:name w:val="578F62768D6843079006739ECCBE5BD1"/>
  </w:style>
  <w:style w:type="paragraph" w:customStyle="1" w:styleId="2E53E15508B74183BE14A1AA79836DD7">
    <w:name w:val="2E53E15508B74183BE14A1AA79836DD7"/>
  </w:style>
  <w:style w:type="paragraph" w:customStyle="1" w:styleId="EAE06C69F34F48A3B35F913C6CEF097C">
    <w:name w:val="EAE06C69F34F48A3B35F913C6CEF097C"/>
  </w:style>
  <w:style w:type="paragraph" w:customStyle="1" w:styleId="1579F182552F4D0DBD5ABFEC5DF65BC7">
    <w:name w:val="1579F182552F4D0DBD5ABFEC5DF65BC7"/>
  </w:style>
  <w:style w:type="paragraph" w:customStyle="1" w:styleId="5B9B121014104FCD9A51DA430F791893">
    <w:name w:val="5B9B121014104FCD9A51DA430F791893"/>
  </w:style>
  <w:style w:type="paragraph" w:customStyle="1" w:styleId="A468A14AEDD14AAA9EE761B5B2A69437">
    <w:name w:val="A468A14AEDD14AAA9EE761B5B2A69437"/>
  </w:style>
  <w:style w:type="paragraph" w:customStyle="1" w:styleId="D789543416E8485393A1339F8CF746B0">
    <w:name w:val="D789543416E8485393A1339F8CF746B0"/>
  </w:style>
  <w:style w:type="paragraph" w:customStyle="1" w:styleId="A5E360807D5F4DC3BFCBDC740AD44C14">
    <w:name w:val="A5E360807D5F4DC3BFCBDC740AD44C14"/>
  </w:style>
  <w:style w:type="paragraph" w:customStyle="1" w:styleId="23E0EE9F6B894CE1B7BBE3AFF5BB9582">
    <w:name w:val="23E0EE9F6B894CE1B7BBE3AFF5BB9582"/>
  </w:style>
  <w:style w:type="paragraph" w:customStyle="1" w:styleId="594F29ECC01348ACA76E28F6674788ED">
    <w:name w:val="594F29ECC01348ACA76E28F6674788ED"/>
  </w:style>
  <w:style w:type="paragraph" w:customStyle="1" w:styleId="49D8B133AAD8464EA0D3563C8D2316A0">
    <w:name w:val="49D8B133AAD8464EA0D3563C8D2316A0"/>
  </w:style>
  <w:style w:type="paragraph" w:customStyle="1" w:styleId="F87E6197B0DA4CD88215BE0908ED5116">
    <w:name w:val="F87E6197B0DA4CD88215BE0908ED5116"/>
  </w:style>
  <w:style w:type="paragraph" w:customStyle="1" w:styleId="92F8CF9479FA4D079CB0D38D9BA628F3">
    <w:name w:val="92F8CF9479FA4D079CB0D38D9BA628F3"/>
  </w:style>
  <w:style w:type="paragraph" w:customStyle="1" w:styleId="745B5963EA2446EEB88DCB3DEC1A49A4">
    <w:name w:val="745B5963EA2446EEB88DCB3DEC1A49A4"/>
  </w:style>
  <w:style w:type="paragraph" w:customStyle="1" w:styleId="4AF9A3834BF64DA0A1B2D21B4F9EF000">
    <w:name w:val="4AF9A3834BF64DA0A1B2D21B4F9EF000"/>
  </w:style>
  <w:style w:type="paragraph" w:customStyle="1" w:styleId="FFF2660350874E4A80E1D373BA6C5315">
    <w:name w:val="FFF2660350874E4A80E1D373BA6C5315"/>
  </w:style>
  <w:style w:type="paragraph" w:customStyle="1" w:styleId="C7A2D9DB47164013B18085B9990B743A">
    <w:name w:val="C7A2D9DB47164013B18085B9990B743A"/>
  </w:style>
  <w:style w:type="paragraph" w:customStyle="1" w:styleId="CEB99B95A5B54F0AA66C58AD71D388DA">
    <w:name w:val="CEB99B95A5B54F0AA66C58AD71D388DA"/>
  </w:style>
  <w:style w:type="paragraph" w:customStyle="1" w:styleId="A4FA9663CF20407D95C2EC169ED6E6A4">
    <w:name w:val="A4FA9663CF20407D95C2EC169ED6E6A4"/>
  </w:style>
  <w:style w:type="paragraph" w:customStyle="1" w:styleId="0B10181EAD5C4CB8A0456E2643058771">
    <w:name w:val="0B10181EAD5C4CB8A0456E2643058771"/>
  </w:style>
  <w:style w:type="paragraph" w:customStyle="1" w:styleId="76EFCB1B768D426D8058D128A35154BD">
    <w:name w:val="76EFCB1B768D426D8058D128A35154BD"/>
  </w:style>
  <w:style w:type="paragraph" w:customStyle="1" w:styleId="0728CB0BE3104C7E9EFFBD650813F7C6">
    <w:name w:val="0728CB0BE3104C7E9EFFBD650813F7C6"/>
  </w:style>
  <w:style w:type="paragraph" w:customStyle="1" w:styleId="B8842D3217044086AE335624CDF49F79">
    <w:name w:val="B8842D3217044086AE335624CDF49F79"/>
  </w:style>
  <w:style w:type="paragraph" w:customStyle="1" w:styleId="9075FB850B634B2E9D02935765573D5D">
    <w:name w:val="9075FB850B634B2E9D02935765573D5D"/>
  </w:style>
  <w:style w:type="paragraph" w:customStyle="1" w:styleId="3CC4B93D1805464D8B3515A0CF62D373">
    <w:name w:val="3CC4B93D1805464D8B3515A0CF62D373"/>
  </w:style>
  <w:style w:type="paragraph" w:customStyle="1" w:styleId="A3402E35FE054FDFA3B9EEA2E3BECBE0">
    <w:name w:val="A3402E35FE054FDFA3B9EEA2E3BECBE0"/>
  </w:style>
  <w:style w:type="paragraph" w:customStyle="1" w:styleId="C18CA3B00EEE49E6B26560400270B549">
    <w:name w:val="C18CA3B00EEE49E6B26560400270B549"/>
  </w:style>
  <w:style w:type="paragraph" w:customStyle="1" w:styleId="F88F6E5345FE407092ABE5FDBD168F9B">
    <w:name w:val="F88F6E5345FE407092ABE5FDBD168F9B"/>
  </w:style>
  <w:style w:type="paragraph" w:customStyle="1" w:styleId="DDF5AD4F234E45ED9EB36F7D5769967E">
    <w:name w:val="DDF5AD4F234E45ED9EB36F7D5769967E"/>
  </w:style>
  <w:style w:type="paragraph" w:customStyle="1" w:styleId="3B4D12687F3D4CCF858495FD195DCD8C">
    <w:name w:val="3B4D12687F3D4CCF858495FD195DCD8C"/>
  </w:style>
  <w:style w:type="paragraph" w:customStyle="1" w:styleId="0FB264C1DD414383B5ADC7380785C303">
    <w:name w:val="0FB264C1DD414383B5ADC7380785C303"/>
  </w:style>
  <w:style w:type="paragraph" w:customStyle="1" w:styleId="B92632BCCD804372B9AFBBCBF49F385B">
    <w:name w:val="B92632BCCD804372B9AFBBCBF49F385B"/>
  </w:style>
  <w:style w:type="paragraph" w:customStyle="1" w:styleId="382C1D67E0284703AAF69F0ADA29CF99">
    <w:name w:val="382C1D67E0284703AAF69F0ADA29CF99"/>
  </w:style>
  <w:style w:type="paragraph" w:customStyle="1" w:styleId="E0186B422B7D4475860F01F738DAC88F">
    <w:name w:val="E0186B422B7D4475860F01F738DAC88F"/>
  </w:style>
  <w:style w:type="paragraph" w:customStyle="1" w:styleId="339F7110A6C247599401BD52B69293E1">
    <w:name w:val="339F7110A6C247599401BD52B69293E1"/>
  </w:style>
  <w:style w:type="paragraph" w:customStyle="1" w:styleId="C6D81B2599AD444A91907F162BC30C3F">
    <w:name w:val="C6D81B2599AD444A91907F162BC30C3F"/>
  </w:style>
  <w:style w:type="paragraph" w:customStyle="1" w:styleId="641642831FE94C78A47FD3E624BEE89A">
    <w:name w:val="641642831FE94C78A47FD3E624BEE89A"/>
  </w:style>
  <w:style w:type="paragraph" w:customStyle="1" w:styleId="1B39CE54CDBC49428DD987959E7347DA">
    <w:name w:val="1B39CE54CDBC49428DD987959E7347DA"/>
  </w:style>
  <w:style w:type="paragraph" w:customStyle="1" w:styleId="495AB70A9777446EA8D7D66E4A15EFFD">
    <w:name w:val="495AB70A9777446EA8D7D66E4A15EFFD"/>
  </w:style>
  <w:style w:type="paragraph" w:customStyle="1" w:styleId="63797618ABF54F9982804495C7B9AD23">
    <w:name w:val="63797618ABF54F9982804495C7B9AD23"/>
  </w:style>
  <w:style w:type="paragraph" w:customStyle="1" w:styleId="E4588C584B2E459896E0C3A424049D1A">
    <w:name w:val="E4588C584B2E459896E0C3A424049D1A"/>
  </w:style>
  <w:style w:type="paragraph" w:customStyle="1" w:styleId="454BAD51D56F4F07826C45BA761518B6">
    <w:name w:val="454BAD51D56F4F07826C45BA761518B6"/>
  </w:style>
  <w:style w:type="paragraph" w:customStyle="1" w:styleId="9719EE32E88C4D2AAB59DFE3BF2BC913">
    <w:name w:val="9719EE32E88C4D2AAB59DFE3BF2BC913"/>
  </w:style>
  <w:style w:type="paragraph" w:customStyle="1" w:styleId="F7B551FA721B4A52B505320FE8D1DC9F">
    <w:name w:val="F7B551FA721B4A52B505320FE8D1DC9F"/>
  </w:style>
  <w:style w:type="paragraph" w:customStyle="1" w:styleId="1CB46B494BFF4993B3672D44D1878442">
    <w:name w:val="1CB46B494BFF4993B3672D44D1878442"/>
  </w:style>
  <w:style w:type="paragraph" w:customStyle="1" w:styleId="381D25AF25B042CC94A9AD46E998256E">
    <w:name w:val="381D25AF25B042CC94A9AD46E998256E"/>
  </w:style>
  <w:style w:type="paragraph" w:customStyle="1" w:styleId="4A5DB6D017A8442EA378B46C25E5EEEF">
    <w:name w:val="4A5DB6D017A8442EA378B46C25E5EEEF"/>
  </w:style>
  <w:style w:type="paragraph" w:customStyle="1" w:styleId="9750182BA0D8465195C9E3F61DC7E7AE">
    <w:name w:val="9750182BA0D8465195C9E3F61DC7E7AE"/>
  </w:style>
  <w:style w:type="paragraph" w:customStyle="1" w:styleId="412E26D48F374029BC893607D29D92F2">
    <w:name w:val="412E26D48F374029BC893607D29D92F2"/>
  </w:style>
  <w:style w:type="paragraph" w:customStyle="1" w:styleId="21EE228EB0064840BF05C1575D64A552">
    <w:name w:val="21EE228EB0064840BF05C1575D64A552"/>
  </w:style>
  <w:style w:type="paragraph" w:customStyle="1" w:styleId="DFADEECF29DD4666BC750D569D3C74BA">
    <w:name w:val="DFADEECF29DD4666BC750D569D3C74BA"/>
  </w:style>
  <w:style w:type="paragraph" w:customStyle="1" w:styleId="08BC0B07982D4563B6F3DC1ABCE5BD4D">
    <w:name w:val="08BC0B07982D4563B6F3DC1ABCE5BD4D"/>
  </w:style>
  <w:style w:type="paragraph" w:customStyle="1" w:styleId="F232204232A844169A448E8280AA6D6C">
    <w:name w:val="F232204232A844169A448E8280AA6D6C"/>
  </w:style>
  <w:style w:type="paragraph" w:customStyle="1" w:styleId="311F5BDA73F145788E338278FCE5EBAA">
    <w:name w:val="311F5BDA73F145788E338278FCE5EBAA"/>
  </w:style>
  <w:style w:type="paragraph" w:customStyle="1" w:styleId="8A6BCF1A6B3B4785A4DC8A45F7E0F9C6">
    <w:name w:val="8A6BCF1A6B3B4785A4DC8A45F7E0F9C6"/>
  </w:style>
  <w:style w:type="paragraph" w:customStyle="1" w:styleId="805BE3883E2B41BFB4B0D507D97B077B">
    <w:name w:val="805BE3883E2B41BFB4B0D507D97B077B"/>
  </w:style>
  <w:style w:type="paragraph" w:customStyle="1" w:styleId="9D974BBDBA924955A46501A10A761A54">
    <w:name w:val="9D974BBDBA924955A46501A10A761A54"/>
  </w:style>
  <w:style w:type="paragraph" w:customStyle="1" w:styleId="C08160F8A1E44B7AACC27B6DC7902E25">
    <w:name w:val="C08160F8A1E44B7AACC27B6DC7902E25"/>
  </w:style>
  <w:style w:type="paragraph" w:customStyle="1" w:styleId="C8D96FBA334E4EEDABF8B6928D2A1D5D">
    <w:name w:val="C8D96FBA334E4EEDABF8B6928D2A1D5D"/>
  </w:style>
  <w:style w:type="paragraph" w:customStyle="1" w:styleId="D757105D2CC64DA78F13B06077A46A74">
    <w:name w:val="D757105D2CC64DA78F13B06077A46A74"/>
  </w:style>
  <w:style w:type="paragraph" w:customStyle="1" w:styleId="D8249AA9103C4C6FA988A3EF9738CCD5">
    <w:name w:val="D8249AA9103C4C6FA988A3EF9738CCD5"/>
  </w:style>
  <w:style w:type="paragraph" w:customStyle="1" w:styleId="E31CFF22130E4738A9A70A384ACCB4A1">
    <w:name w:val="E31CFF22130E4738A9A70A384ACCB4A1"/>
  </w:style>
  <w:style w:type="paragraph" w:customStyle="1" w:styleId="B226F802B8474CF0B80B50AFAB12D77D">
    <w:name w:val="B226F802B8474CF0B80B50AFAB12D77D"/>
  </w:style>
  <w:style w:type="paragraph" w:customStyle="1" w:styleId="376E289A8D8B4D0FA96DADFD3B3F5DA3">
    <w:name w:val="376E289A8D8B4D0FA96DADFD3B3F5DA3"/>
  </w:style>
  <w:style w:type="paragraph" w:customStyle="1" w:styleId="34972401479C453785418F0519CD800B">
    <w:name w:val="34972401479C453785418F0519CD800B"/>
  </w:style>
  <w:style w:type="paragraph" w:customStyle="1" w:styleId="8582157E51A04B908151CEAD0FE267FF">
    <w:name w:val="8582157E51A04B908151CEAD0FE267FF"/>
  </w:style>
  <w:style w:type="paragraph" w:customStyle="1" w:styleId="ED8DCAF43D22426C8F4ECF87789375F3">
    <w:name w:val="ED8DCAF43D22426C8F4ECF87789375F3"/>
  </w:style>
  <w:style w:type="paragraph" w:customStyle="1" w:styleId="7B653A51FEE741D8945AD5BA53D45751">
    <w:name w:val="7B653A51FEE741D8945AD5BA53D45751"/>
  </w:style>
  <w:style w:type="paragraph" w:customStyle="1" w:styleId="46267E44EF3C409490578B35DFA7A5B8">
    <w:name w:val="46267E44EF3C409490578B35DFA7A5B8"/>
  </w:style>
  <w:style w:type="paragraph" w:customStyle="1" w:styleId="04A92FC1131E4BAA8DA77AB4530298D7">
    <w:name w:val="04A92FC1131E4BAA8DA77AB4530298D7"/>
  </w:style>
  <w:style w:type="paragraph" w:customStyle="1" w:styleId="8696AA6FFF644BBB831DAE55DD45E5E3">
    <w:name w:val="8696AA6FFF644BBB831DAE55DD45E5E3"/>
  </w:style>
  <w:style w:type="paragraph" w:customStyle="1" w:styleId="7414F84A4BF940D884DC9DBCD9292D55">
    <w:name w:val="7414F84A4BF940D884DC9DBCD9292D55"/>
  </w:style>
  <w:style w:type="paragraph" w:customStyle="1" w:styleId="516BF76990A5431F9D96B38777B2F037">
    <w:name w:val="516BF76990A5431F9D96B38777B2F037"/>
  </w:style>
  <w:style w:type="paragraph" w:customStyle="1" w:styleId="D4D27D9B51F24CA081F946D13E0CB6E2">
    <w:name w:val="D4D27D9B51F24CA081F946D13E0CB6E2"/>
  </w:style>
  <w:style w:type="paragraph" w:customStyle="1" w:styleId="C9F2767791404309AF749D1A8FF7952C">
    <w:name w:val="C9F2767791404309AF749D1A8FF7952C"/>
  </w:style>
  <w:style w:type="paragraph" w:customStyle="1" w:styleId="D54D5F9898C54728A030E04B924DC1B2">
    <w:name w:val="D54D5F9898C54728A030E04B924DC1B2"/>
  </w:style>
  <w:style w:type="paragraph" w:customStyle="1" w:styleId="C33EDFE98D5146AD9238EFD88F30C183">
    <w:name w:val="C33EDFE98D5146AD9238EFD88F30C183"/>
  </w:style>
  <w:style w:type="paragraph" w:customStyle="1" w:styleId="328159E488E34908B5EF5D49C39666D5">
    <w:name w:val="328159E488E34908B5EF5D49C39666D5"/>
  </w:style>
  <w:style w:type="paragraph" w:customStyle="1" w:styleId="510B23D8C3844251B305E528CFEF8088">
    <w:name w:val="510B23D8C3844251B305E528CFEF8088"/>
  </w:style>
  <w:style w:type="paragraph" w:customStyle="1" w:styleId="058E2E173A094C509A825613E6245AFC">
    <w:name w:val="058E2E173A094C509A825613E6245AFC"/>
  </w:style>
  <w:style w:type="paragraph" w:customStyle="1" w:styleId="47A4D1770A54473A9D7FB906BD69BF18">
    <w:name w:val="47A4D1770A54473A9D7FB906BD69BF18"/>
  </w:style>
  <w:style w:type="paragraph" w:customStyle="1" w:styleId="4D7513AFBA694B699C9F75371900DCF7">
    <w:name w:val="4D7513AFBA694B699C9F75371900DCF7"/>
  </w:style>
  <w:style w:type="paragraph" w:customStyle="1" w:styleId="3E661AB063FE4607AC83BC4F64EB8AAA">
    <w:name w:val="3E661AB063FE4607AC83BC4F64EB8AAA"/>
  </w:style>
  <w:style w:type="paragraph" w:customStyle="1" w:styleId="7785F49765ED4804B9B806257B847DBD">
    <w:name w:val="7785F49765ED4804B9B806257B847DBD"/>
  </w:style>
  <w:style w:type="paragraph" w:customStyle="1" w:styleId="AA6A064E7DF04D2A8F2BACE03ECA8C4A">
    <w:name w:val="AA6A064E7DF04D2A8F2BACE03ECA8C4A"/>
  </w:style>
  <w:style w:type="paragraph" w:customStyle="1" w:styleId="26444F07C2B043A581BD31E808A72563">
    <w:name w:val="26444F07C2B043A581BD31E808A72563"/>
  </w:style>
  <w:style w:type="paragraph" w:customStyle="1" w:styleId="F7B84D26752C483AAD0BA518DC36C5A3">
    <w:name w:val="F7B84D26752C483AAD0BA518DC36C5A3"/>
  </w:style>
  <w:style w:type="paragraph" w:customStyle="1" w:styleId="7A39324407AD4FC886D68B8B883496A3">
    <w:name w:val="7A39324407AD4FC886D68B8B883496A3"/>
  </w:style>
  <w:style w:type="paragraph" w:customStyle="1" w:styleId="BC3F004998AE4097AAE2E72F2D09338F">
    <w:name w:val="BC3F004998AE4097AAE2E72F2D09338F"/>
  </w:style>
  <w:style w:type="paragraph" w:customStyle="1" w:styleId="7F8DAB3BD2A24E5EB809783DFBA26A21">
    <w:name w:val="7F8DAB3BD2A24E5EB809783DFBA26A21"/>
  </w:style>
  <w:style w:type="paragraph" w:customStyle="1" w:styleId="328F400B27EE4FFF99ADA1FD2D6F55A5">
    <w:name w:val="328F400B27EE4FFF99ADA1FD2D6F55A5"/>
  </w:style>
  <w:style w:type="paragraph" w:customStyle="1" w:styleId="FDBAD0E856754E72AD5E65DB6557AF30">
    <w:name w:val="FDBAD0E856754E72AD5E65DB6557AF30"/>
  </w:style>
  <w:style w:type="paragraph" w:customStyle="1" w:styleId="DA902B83DEFE45C6AAB6D3E5742B0BC8">
    <w:name w:val="DA902B83DEFE45C6AAB6D3E5742B0BC8"/>
  </w:style>
  <w:style w:type="paragraph" w:customStyle="1" w:styleId="914745B1B4F8421BBD07F2405296CA60">
    <w:name w:val="914745B1B4F8421BBD07F2405296CA60"/>
  </w:style>
  <w:style w:type="paragraph" w:customStyle="1" w:styleId="66D8D7B281624328B8A7C213054B057A">
    <w:name w:val="66D8D7B281624328B8A7C213054B057A"/>
  </w:style>
  <w:style w:type="paragraph" w:customStyle="1" w:styleId="B52616A78F87481F99862A0B2435B4A7">
    <w:name w:val="B52616A78F87481F99862A0B2435B4A7"/>
  </w:style>
  <w:style w:type="paragraph" w:customStyle="1" w:styleId="8D7DD2BC4C934A35AD695766CA7B1C65">
    <w:name w:val="8D7DD2BC4C934A35AD695766CA7B1C65"/>
  </w:style>
  <w:style w:type="paragraph" w:customStyle="1" w:styleId="9C95A2793DC444778FC3519F6CC5CF5F">
    <w:name w:val="9C95A2793DC444778FC3519F6CC5CF5F"/>
  </w:style>
  <w:style w:type="paragraph" w:customStyle="1" w:styleId="799DA0C3D1A64DA6B5F4F722F2F6BF89">
    <w:name w:val="799DA0C3D1A64DA6B5F4F722F2F6BF89"/>
  </w:style>
  <w:style w:type="paragraph" w:customStyle="1" w:styleId="E25AC08D9825430FB7D0EB35EF45CFE8">
    <w:name w:val="E25AC08D9825430FB7D0EB35EF45CFE8"/>
  </w:style>
  <w:style w:type="paragraph" w:customStyle="1" w:styleId="32AFA313625B429B8B41807467E1DAD8">
    <w:name w:val="32AFA313625B429B8B41807467E1DAD8"/>
  </w:style>
  <w:style w:type="paragraph" w:customStyle="1" w:styleId="EEF02B138693447FB85380E925A31395">
    <w:name w:val="EEF02B138693447FB85380E925A31395"/>
  </w:style>
  <w:style w:type="paragraph" w:customStyle="1" w:styleId="75F2739687F64980A7194DB023FB4AC0">
    <w:name w:val="75F2739687F64980A7194DB023FB4AC0"/>
  </w:style>
  <w:style w:type="paragraph" w:customStyle="1" w:styleId="8E948D6FCFC04D43A36BC10284EE6CD9">
    <w:name w:val="8E948D6FCFC04D43A36BC10284EE6CD9"/>
  </w:style>
  <w:style w:type="paragraph" w:customStyle="1" w:styleId="82DABF09CCF54A63B3916E6C0F54B4BC">
    <w:name w:val="82DABF09CCF54A63B3916E6C0F54B4BC"/>
  </w:style>
  <w:style w:type="paragraph" w:customStyle="1" w:styleId="A26BD3B4FA7C475594485BD0D5A81163">
    <w:name w:val="A26BD3B4FA7C475594485BD0D5A81163"/>
  </w:style>
  <w:style w:type="paragraph" w:customStyle="1" w:styleId="C2734F6F3575476C90B605083643CD81">
    <w:name w:val="C2734F6F3575476C90B605083643CD81"/>
  </w:style>
  <w:style w:type="paragraph" w:customStyle="1" w:styleId="D2E3545A0A054B68A157D5C2244AD601">
    <w:name w:val="D2E3545A0A054B68A157D5C2244AD601"/>
  </w:style>
  <w:style w:type="paragraph" w:customStyle="1" w:styleId="223B286F9F384CE4BEE82C774934E187">
    <w:name w:val="223B286F9F384CE4BEE82C774934E187"/>
  </w:style>
  <w:style w:type="paragraph" w:customStyle="1" w:styleId="2BF0D6B09E0740A2AAC8FE5F282D1B12">
    <w:name w:val="2BF0D6B09E0740A2AAC8FE5F282D1B12"/>
  </w:style>
  <w:style w:type="paragraph" w:customStyle="1" w:styleId="903E8C7AEE3D45559C0438C073318D56">
    <w:name w:val="903E8C7AEE3D45559C0438C073318D56"/>
  </w:style>
  <w:style w:type="paragraph" w:customStyle="1" w:styleId="7C249A45DE92440D89B313FAC05F0363">
    <w:name w:val="7C249A45DE92440D89B313FAC05F0363"/>
  </w:style>
  <w:style w:type="paragraph" w:customStyle="1" w:styleId="4C3ECF3B306A444C9A1DFB22BA4BDDCD">
    <w:name w:val="4C3ECF3B306A444C9A1DFB22BA4BDDCD"/>
  </w:style>
  <w:style w:type="paragraph" w:customStyle="1" w:styleId="1AB2C06CFA8540BDBD85C7E824594DFF">
    <w:name w:val="1AB2C06CFA8540BDBD85C7E824594DFF"/>
  </w:style>
  <w:style w:type="paragraph" w:customStyle="1" w:styleId="06DD10E481EF40978F5975ABA7CC7484">
    <w:name w:val="06DD10E481EF40978F5975ABA7CC7484"/>
  </w:style>
  <w:style w:type="character" w:styleId="Hyperlink">
    <w:name w:val="Hyperlink"/>
    <w:basedOn w:val="DefaultParagraphFont"/>
    <w:uiPriority w:val="99"/>
    <w:rPr>
      <w:color w:val="0563C1" w:themeColor="hyperlink"/>
      <w:u w:val="single"/>
    </w:rPr>
  </w:style>
  <w:style w:type="paragraph" w:customStyle="1" w:styleId="B944B9A0025F452181BED5830E3D0F63">
    <w:name w:val="B944B9A0025F452181BED5830E3D0F63"/>
  </w:style>
  <w:style w:type="paragraph" w:customStyle="1" w:styleId="99DA4455BF25469BAC6542BEE31617F6">
    <w:name w:val="99DA4455BF25469BAC6542BEE31617F6"/>
  </w:style>
  <w:style w:type="paragraph" w:customStyle="1" w:styleId="9C9C4C3D08FF46DD8965974C9EF804AC">
    <w:name w:val="9C9C4C3D08FF46DD8965974C9EF804AC"/>
  </w:style>
  <w:style w:type="paragraph" w:customStyle="1" w:styleId="77BE4CB9A03547F5807EDF4B917A465D">
    <w:name w:val="77BE4CB9A03547F5807EDF4B917A465D"/>
  </w:style>
  <w:style w:type="paragraph" w:customStyle="1" w:styleId="30FD5484D5634F468FC5F1AF22025C0C">
    <w:name w:val="30FD5484D5634F468FC5F1AF22025C0C"/>
  </w:style>
  <w:style w:type="paragraph" w:customStyle="1" w:styleId="88A4B7C4136F4B069479744785B1FCB2">
    <w:name w:val="88A4B7C4136F4B069479744785B1FCB2"/>
  </w:style>
  <w:style w:type="paragraph" w:customStyle="1" w:styleId="165B07E3D103472E845CD80A0FBC05CC">
    <w:name w:val="165B07E3D103472E845CD80A0FBC05CC"/>
  </w:style>
  <w:style w:type="paragraph" w:customStyle="1" w:styleId="B13AB45C97CD46BB8CEAD478C8871287">
    <w:name w:val="B13AB45C97CD46BB8CEAD478C8871287"/>
  </w:style>
  <w:style w:type="paragraph" w:customStyle="1" w:styleId="3DEA8EFDE1BE43E8BB0BC9C61BDEDBD2">
    <w:name w:val="3DEA8EFDE1BE43E8BB0BC9C61BDEDBD2"/>
  </w:style>
  <w:style w:type="paragraph" w:customStyle="1" w:styleId="84F9E68112B240EF8A7EC70B996D31A1">
    <w:name w:val="84F9E68112B240EF8A7EC70B996D31A1"/>
  </w:style>
  <w:style w:type="paragraph" w:customStyle="1" w:styleId="E744AD6592754F719A555F586D5EA0CF">
    <w:name w:val="E744AD6592754F719A555F586D5EA0CF"/>
  </w:style>
  <w:style w:type="paragraph" w:customStyle="1" w:styleId="3A6616C1E5CB4B90AB1B068E3671303A">
    <w:name w:val="3A6616C1E5CB4B90AB1B068E3671303A"/>
  </w:style>
  <w:style w:type="paragraph" w:customStyle="1" w:styleId="C1E841525DDF4FD3A9C1F301416BC689">
    <w:name w:val="C1E841525DDF4FD3A9C1F301416BC689"/>
  </w:style>
  <w:style w:type="paragraph" w:customStyle="1" w:styleId="D7E546E0186543978EF93E3710D99A27">
    <w:name w:val="D7E546E0186543978EF93E3710D99A27"/>
  </w:style>
  <w:style w:type="paragraph" w:customStyle="1" w:styleId="97CF5BF64D7F42B6BBDDB9C7A661A3FD">
    <w:name w:val="97CF5BF64D7F42B6BBDDB9C7A661A3FD"/>
  </w:style>
  <w:style w:type="paragraph" w:customStyle="1" w:styleId="FA37C39BA1AB430C88E31A6EC7257532">
    <w:name w:val="FA37C39BA1AB430C88E31A6EC7257532"/>
  </w:style>
  <w:style w:type="paragraph" w:customStyle="1" w:styleId="48AAB6A3EEF3404AA1A56E9188134FBF">
    <w:name w:val="48AAB6A3EEF3404AA1A56E9188134FBF"/>
  </w:style>
  <w:style w:type="paragraph" w:customStyle="1" w:styleId="D32B3E42C641489E800347114803D61A">
    <w:name w:val="D32B3E42C641489E800347114803D61A"/>
  </w:style>
  <w:style w:type="paragraph" w:customStyle="1" w:styleId="08C0CF85F8C44DF6BEC492357312FBB3">
    <w:name w:val="08C0CF85F8C44DF6BEC492357312FBB3"/>
  </w:style>
  <w:style w:type="paragraph" w:customStyle="1" w:styleId="67CA4E8D0FA04D31A6A98E989CCA8F5A">
    <w:name w:val="67CA4E8D0FA04D31A6A98E989CCA8F5A"/>
  </w:style>
  <w:style w:type="paragraph" w:customStyle="1" w:styleId="6D8DB078E02E412CBF3DB3E8CCD93064">
    <w:name w:val="6D8DB078E02E412CBF3DB3E8CCD93064"/>
  </w:style>
  <w:style w:type="paragraph" w:customStyle="1" w:styleId="1D0E1EB26AE64EA9919D5AFED9598014">
    <w:name w:val="1D0E1EB26AE64EA9919D5AFED9598014"/>
    <w:rsid w:val="00C126E4"/>
  </w:style>
  <w:style w:type="paragraph" w:customStyle="1" w:styleId="6268D370F605461BA9CC8A48F67F1732">
    <w:name w:val="6268D370F605461BA9CC8A48F67F1732"/>
    <w:rsid w:val="00C126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236B58"/>
      </a:hlink>
      <a:folHlink>
        <a:srgbClr val="205774"/>
      </a:folHlink>
    </a:clrScheme>
    <a:fontScheme name="Consolas-Verdana">
      <a:majorFont>
        <a:latin typeface="Consolas" panose="020B0609020204030204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Verdana" panose="020B060403050404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3ABB5-1BB1-4892-92CD-7D2FDF4F2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38363-0C9A-4913-9016-5701216A4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B45F08-70F6-4E81-B8B1-C0850D5D3D47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5F12D74F-ED70-4E9C-9A20-BB9B3567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Group writing project.dotx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2019-08-15T14:52:00Z</dcterms:created>
  <dcterms:modified xsi:type="dcterms:W3CDTF">2019-08-15T15:32:00Z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